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E7A" w:rsidRPr="00BB1B65" w:rsidRDefault="00BA5E7A" w:rsidP="00A87544">
      <w:pPr>
        <w:jc w:val="center"/>
        <w:rPr>
          <w:sz w:val="28"/>
          <w:szCs w:val="28"/>
        </w:rPr>
      </w:pPr>
      <w:r w:rsidRPr="00BB1B65">
        <w:rPr>
          <w:sz w:val="28"/>
          <w:szCs w:val="28"/>
        </w:rPr>
        <w:t>МИНОБРНАУКИ РОССИИ</w:t>
      </w:r>
    </w:p>
    <w:p w:rsidR="00BA5E7A" w:rsidRPr="00BB1B65" w:rsidRDefault="00BA5E7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A5E7A" w:rsidRPr="00BB1B65" w:rsidRDefault="00BA5E7A" w:rsidP="00A87544">
      <w:pPr>
        <w:jc w:val="center"/>
        <w:rPr>
          <w:b/>
          <w:sz w:val="28"/>
          <w:szCs w:val="28"/>
        </w:rPr>
      </w:pPr>
      <w:r w:rsidRPr="00BB1B65">
        <w:rPr>
          <w:b/>
          <w:sz w:val="28"/>
          <w:szCs w:val="28"/>
        </w:rPr>
        <w:t>«Гжельский государственный университет»</w:t>
      </w:r>
    </w:p>
    <w:p w:rsidR="00BA5E7A" w:rsidRPr="00BB1B65" w:rsidRDefault="00BA5E7A" w:rsidP="00A87544">
      <w:pPr>
        <w:jc w:val="center"/>
        <w:rPr>
          <w:sz w:val="28"/>
          <w:szCs w:val="28"/>
        </w:rPr>
      </w:pPr>
      <w:r w:rsidRPr="00BB1B65">
        <w:rPr>
          <w:sz w:val="28"/>
          <w:szCs w:val="28"/>
        </w:rPr>
        <w:t>(ГГУ)</w:t>
      </w:r>
    </w:p>
    <w:p w:rsidR="00BA5E7A" w:rsidRPr="00BB1B65" w:rsidRDefault="00BA5E7A" w:rsidP="00A87544">
      <w:pPr>
        <w:rPr>
          <w:sz w:val="28"/>
          <w:szCs w:val="28"/>
        </w:rPr>
      </w:pPr>
    </w:p>
    <w:p w:rsidR="00BA5E7A" w:rsidRPr="00BB1B65" w:rsidRDefault="00BA5E7A" w:rsidP="00A87544">
      <w:pPr>
        <w:pStyle w:val="Style15"/>
        <w:tabs>
          <w:tab w:val="left" w:leader="underscore" w:pos="9760"/>
        </w:tabs>
        <w:spacing w:line="360" w:lineRule="auto"/>
        <w:rPr>
          <w:rStyle w:val="FontStyle53"/>
          <w:bCs/>
          <w:sz w:val="28"/>
          <w:szCs w:val="28"/>
        </w:rPr>
      </w:pPr>
    </w:p>
    <w:p w:rsidR="00BA5E7A" w:rsidRPr="00BB1B65" w:rsidRDefault="00BA5E7A" w:rsidP="00A87544">
      <w:pPr>
        <w:pStyle w:val="Style15"/>
        <w:tabs>
          <w:tab w:val="left" w:leader="underscore" w:pos="9760"/>
        </w:tabs>
        <w:spacing w:line="360" w:lineRule="auto"/>
        <w:rPr>
          <w:rStyle w:val="FontStyle53"/>
          <w:bCs/>
          <w:sz w:val="28"/>
          <w:szCs w:val="28"/>
        </w:rPr>
      </w:pPr>
    </w:p>
    <w:p w:rsidR="00BA5E7A" w:rsidRPr="00BB1B65" w:rsidRDefault="00BA5E7A" w:rsidP="00A87544">
      <w:pPr>
        <w:pStyle w:val="Style15"/>
        <w:tabs>
          <w:tab w:val="left" w:leader="underscore" w:pos="9760"/>
        </w:tabs>
        <w:spacing w:line="360" w:lineRule="auto"/>
        <w:rPr>
          <w:rStyle w:val="FontStyle53"/>
          <w:bCs/>
          <w:sz w:val="28"/>
          <w:szCs w:val="28"/>
        </w:rPr>
      </w:pPr>
    </w:p>
    <w:p w:rsidR="00BA5E7A" w:rsidRPr="00BB1B65" w:rsidRDefault="00BA5E7A" w:rsidP="00A87544">
      <w:pPr>
        <w:pStyle w:val="Style15"/>
        <w:tabs>
          <w:tab w:val="left" w:leader="underscore" w:pos="9760"/>
        </w:tabs>
        <w:spacing w:line="360" w:lineRule="auto"/>
        <w:jc w:val="center"/>
        <w:rPr>
          <w:rStyle w:val="FontStyle53"/>
          <w:b w:val="0"/>
          <w:bCs/>
          <w:i/>
          <w:sz w:val="28"/>
          <w:szCs w:val="28"/>
        </w:rPr>
      </w:pPr>
      <w:r w:rsidRPr="007E6BD0">
        <w:rPr>
          <w:rStyle w:val="FontStyle53"/>
          <w:b w:val="0"/>
          <w:bCs/>
          <w:i/>
          <w:sz w:val="28"/>
          <w:szCs w:val="28"/>
        </w:rPr>
        <w:t xml:space="preserve">Кафедра </w:t>
      </w:r>
      <w:r>
        <w:rPr>
          <w:rStyle w:val="FontStyle53"/>
          <w:b w:val="0"/>
          <w:bCs/>
          <w:i/>
          <w:sz w:val="28"/>
          <w:szCs w:val="28"/>
        </w:rPr>
        <w:t>психологии и педагогики</w:t>
      </w:r>
    </w:p>
    <w:p w:rsidR="00BA5E7A" w:rsidRPr="00BB1B65" w:rsidRDefault="00BA5E7A" w:rsidP="00A87544">
      <w:pPr>
        <w:tabs>
          <w:tab w:val="left" w:pos="680"/>
          <w:tab w:val="left" w:pos="851"/>
          <w:tab w:val="left" w:pos="6240"/>
        </w:tabs>
        <w:rPr>
          <w:noProof/>
          <w:sz w:val="28"/>
          <w:szCs w:val="28"/>
        </w:rPr>
      </w:pPr>
      <w:r w:rsidRPr="00BB1B65">
        <w:rPr>
          <w:noProof/>
          <w:sz w:val="28"/>
          <w:szCs w:val="28"/>
        </w:rPr>
        <w:tab/>
      </w:r>
    </w:p>
    <w:p w:rsidR="00BA5E7A" w:rsidRPr="00BB1B65" w:rsidRDefault="00BA5E7A" w:rsidP="00A87544">
      <w:pPr>
        <w:tabs>
          <w:tab w:val="left" w:pos="680"/>
          <w:tab w:val="left" w:pos="851"/>
          <w:tab w:val="left" w:pos="6240"/>
        </w:tabs>
        <w:rPr>
          <w:noProof/>
          <w:sz w:val="28"/>
          <w:szCs w:val="28"/>
        </w:rPr>
      </w:pPr>
    </w:p>
    <w:p w:rsidR="00BA5E7A" w:rsidRPr="00BB1B65" w:rsidRDefault="00BA5E7A" w:rsidP="00A87544">
      <w:pPr>
        <w:tabs>
          <w:tab w:val="left" w:pos="680"/>
          <w:tab w:val="left" w:pos="851"/>
          <w:tab w:val="left" w:pos="6240"/>
        </w:tabs>
        <w:rPr>
          <w:sz w:val="28"/>
          <w:szCs w:val="28"/>
        </w:rPr>
      </w:pPr>
    </w:p>
    <w:p w:rsidR="00BA5E7A" w:rsidRPr="00BB1B65" w:rsidRDefault="00BA5E7A" w:rsidP="00A87544">
      <w:pPr>
        <w:pStyle w:val="Style11"/>
        <w:widowControl/>
        <w:rPr>
          <w:bCs/>
          <w:sz w:val="28"/>
          <w:szCs w:val="28"/>
          <w:u w:val="single"/>
        </w:rPr>
      </w:pPr>
      <w:r w:rsidRPr="00BB1B65">
        <w:rPr>
          <w:bCs/>
          <w:sz w:val="28"/>
          <w:szCs w:val="28"/>
          <w:u w:val="single"/>
        </w:rPr>
        <w:t>Рабочая программа дисциплины</w:t>
      </w:r>
    </w:p>
    <w:p w:rsidR="00BA5E7A" w:rsidRPr="00BB1B65" w:rsidRDefault="00BA5E7A" w:rsidP="00A87544">
      <w:pPr>
        <w:tabs>
          <w:tab w:val="left" w:pos="680"/>
          <w:tab w:val="left" w:pos="851"/>
        </w:tabs>
        <w:jc w:val="center"/>
        <w:rPr>
          <w:sz w:val="28"/>
          <w:szCs w:val="28"/>
        </w:rPr>
      </w:pPr>
    </w:p>
    <w:p w:rsidR="00BA5E7A" w:rsidRPr="00BB1B65" w:rsidRDefault="00BA5E7A" w:rsidP="00A87544">
      <w:pPr>
        <w:tabs>
          <w:tab w:val="left" w:pos="680"/>
          <w:tab w:val="left" w:pos="851"/>
        </w:tabs>
        <w:jc w:val="center"/>
        <w:rPr>
          <w:b/>
          <w:sz w:val="28"/>
          <w:szCs w:val="28"/>
        </w:rPr>
      </w:pPr>
      <w:r>
        <w:rPr>
          <w:b/>
          <w:sz w:val="28"/>
          <w:szCs w:val="28"/>
        </w:rPr>
        <w:t>Профессиональная этика</w:t>
      </w:r>
    </w:p>
    <w:p w:rsidR="00BA5E7A" w:rsidRPr="00BB1B65" w:rsidRDefault="00BA5E7A" w:rsidP="00A87544">
      <w:pPr>
        <w:pStyle w:val="Style15"/>
        <w:tabs>
          <w:tab w:val="left" w:leader="underscore" w:pos="9856"/>
        </w:tabs>
        <w:ind w:firstLine="720"/>
        <w:rPr>
          <w:rStyle w:val="FontStyle53"/>
          <w:bCs/>
          <w:sz w:val="28"/>
          <w:szCs w:val="28"/>
        </w:rPr>
      </w:pPr>
    </w:p>
    <w:p w:rsidR="00BA5E7A" w:rsidRPr="00BB1B65" w:rsidRDefault="00BA5E7A" w:rsidP="00057CBB">
      <w:pPr>
        <w:pStyle w:val="Style12"/>
        <w:spacing w:line="240" w:lineRule="auto"/>
        <w:rPr>
          <w:rStyle w:val="FontStyle60"/>
          <w:sz w:val="28"/>
          <w:szCs w:val="28"/>
          <w:vertAlign w:val="superscript"/>
        </w:rPr>
      </w:pPr>
    </w:p>
    <w:p w:rsidR="00BA5E7A" w:rsidRPr="00BB1B65" w:rsidRDefault="00BA5E7A"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BA5E7A" w:rsidRPr="00BB1B65">
        <w:trPr>
          <w:trHeight w:val="409"/>
        </w:trPr>
        <w:tc>
          <w:tcPr>
            <w:tcW w:w="3646" w:type="dxa"/>
          </w:tcPr>
          <w:p w:rsidR="00BA5E7A" w:rsidRPr="00BB1B65" w:rsidRDefault="00BA5E7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A5E7A" w:rsidRPr="00BB1B65" w:rsidRDefault="00BA5E7A" w:rsidP="006E3FF4">
            <w:pPr>
              <w:rPr>
                <w:rStyle w:val="FontStyle53"/>
                <w:b w:val="0"/>
                <w:color w:val="000000"/>
                <w:sz w:val="28"/>
                <w:szCs w:val="28"/>
              </w:rPr>
            </w:pPr>
            <w:r w:rsidRPr="006E3FF4">
              <w:rPr>
                <w:sz w:val="28"/>
                <w:szCs w:val="28"/>
              </w:rPr>
              <w:t>38.03.02 Менеджмент</w:t>
            </w:r>
          </w:p>
        </w:tc>
      </w:tr>
      <w:tr w:rsidR="00BA5E7A" w:rsidRPr="00BB1B65">
        <w:trPr>
          <w:trHeight w:val="402"/>
        </w:trPr>
        <w:tc>
          <w:tcPr>
            <w:tcW w:w="3646" w:type="dxa"/>
          </w:tcPr>
          <w:p w:rsidR="00BA5E7A" w:rsidRPr="00BB1B65" w:rsidRDefault="00BA5E7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A5E7A" w:rsidRPr="00BB1B65" w:rsidRDefault="00BA5E7A" w:rsidP="006E3FF4">
            <w:pPr>
              <w:jc w:val="both"/>
              <w:rPr>
                <w:rStyle w:val="FontStyle53"/>
                <w:b w:val="0"/>
                <w:sz w:val="28"/>
                <w:szCs w:val="28"/>
              </w:rPr>
            </w:pPr>
            <w:r w:rsidRPr="006E3FF4">
              <w:rPr>
                <w:rStyle w:val="FontStyle53"/>
                <w:b w:val="0"/>
                <w:sz w:val="28"/>
                <w:szCs w:val="28"/>
              </w:rPr>
              <w:t>Организационно-управленческая деятельность в сфере предпринимательства</w:t>
            </w:r>
          </w:p>
        </w:tc>
      </w:tr>
      <w:tr w:rsidR="00BA5E7A" w:rsidRPr="00BB1B65">
        <w:tc>
          <w:tcPr>
            <w:tcW w:w="3646" w:type="dxa"/>
          </w:tcPr>
          <w:p w:rsidR="00BA5E7A" w:rsidRPr="00BB1B65" w:rsidRDefault="00BA5E7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A5E7A" w:rsidRPr="00BB1B65" w:rsidRDefault="00BA5E7A" w:rsidP="00A87544">
            <w:pPr>
              <w:pStyle w:val="Style15"/>
              <w:tabs>
                <w:tab w:val="left" w:leader="underscore" w:pos="9768"/>
              </w:tabs>
              <w:jc w:val="center"/>
              <w:rPr>
                <w:rStyle w:val="FontStyle53"/>
                <w:b w:val="0"/>
                <w:bCs/>
                <w:sz w:val="28"/>
                <w:szCs w:val="28"/>
              </w:rPr>
            </w:pPr>
          </w:p>
        </w:tc>
      </w:tr>
      <w:tr w:rsidR="00BA5E7A" w:rsidRPr="00BB1B65">
        <w:tc>
          <w:tcPr>
            <w:tcW w:w="3646" w:type="dxa"/>
          </w:tcPr>
          <w:p w:rsidR="00BA5E7A" w:rsidRPr="00BB1B65" w:rsidRDefault="00BA5E7A" w:rsidP="00A87544">
            <w:pPr>
              <w:pStyle w:val="Style15"/>
              <w:tabs>
                <w:tab w:val="left" w:leader="underscore" w:pos="9768"/>
              </w:tabs>
              <w:jc w:val="left"/>
              <w:rPr>
                <w:rStyle w:val="FontStyle53"/>
                <w:b w:val="0"/>
                <w:bCs/>
                <w:i/>
                <w:sz w:val="28"/>
                <w:szCs w:val="28"/>
              </w:rPr>
            </w:pPr>
          </w:p>
          <w:p w:rsidR="00BA5E7A" w:rsidRPr="00BB1B65" w:rsidRDefault="00BA5E7A" w:rsidP="00A87544">
            <w:pPr>
              <w:pStyle w:val="Style15"/>
              <w:tabs>
                <w:tab w:val="left" w:leader="underscore" w:pos="9768"/>
              </w:tabs>
              <w:jc w:val="left"/>
              <w:rPr>
                <w:rStyle w:val="FontStyle53"/>
                <w:b w:val="0"/>
                <w:bCs/>
                <w:i/>
                <w:sz w:val="28"/>
                <w:szCs w:val="28"/>
              </w:rPr>
            </w:pPr>
          </w:p>
          <w:p w:rsidR="00BA5E7A" w:rsidRPr="00BB1B65" w:rsidRDefault="00BA5E7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A5E7A" w:rsidRPr="00BB1B65" w:rsidRDefault="00BA5E7A" w:rsidP="00A87544">
            <w:pPr>
              <w:pStyle w:val="Style15"/>
              <w:tabs>
                <w:tab w:val="left" w:leader="underscore" w:pos="9768"/>
              </w:tabs>
              <w:rPr>
                <w:rStyle w:val="FontStyle53"/>
                <w:b w:val="0"/>
                <w:bCs/>
                <w:sz w:val="28"/>
                <w:szCs w:val="28"/>
              </w:rPr>
            </w:pPr>
          </w:p>
          <w:p w:rsidR="00BA5E7A" w:rsidRPr="00BB1B65" w:rsidRDefault="00BA5E7A" w:rsidP="00A87544">
            <w:pPr>
              <w:pStyle w:val="Style15"/>
              <w:tabs>
                <w:tab w:val="left" w:leader="underscore" w:pos="9768"/>
              </w:tabs>
              <w:rPr>
                <w:rStyle w:val="FontStyle53"/>
                <w:b w:val="0"/>
                <w:bCs/>
                <w:sz w:val="28"/>
                <w:szCs w:val="28"/>
              </w:rPr>
            </w:pPr>
          </w:p>
          <w:p w:rsidR="00BA5E7A" w:rsidRPr="00BB1B65" w:rsidRDefault="00BA5E7A"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A5E7A" w:rsidRPr="00BB1B65" w:rsidRDefault="00BA5E7A" w:rsidP="00A87544">
      <w:pPr>
        <w:pStyle w:val="Style15"/>
        <w:tabs>
          <w:tab w:val="left" w:leader="underscore" w:pos="9768"/>
        </w:tabs>
        <w:jc w:val="center"/>
        <w:rPr>
          <w:rStyle w:val="FontStyle53"/>
          <w:bCs/>
          <w:sz w:val="28"/>
          <w:szCs w:val="28"/>
        </w:rPr>
      </w:pPr>
    </w:p>
    <w:p w:rsidR="00BA5E7A" w:rsidRPr="00BB1B65" w:rsidRDefault="00BA5E7A" w:rsidP="00A87544">
      <w:pPr>
        <w:pStyle w:val="Style15"/>
        <w:tabs>
          <w:tab w:val="left" w:leader="underscore" w:pos="9768"/>
        </w:tabs>
        <w:jc w:val="center"/>
        <w:rPr>
          <w:rStyle w:val="FontStyle53"/>
          <w:bCs/>
          <w:sz w:val="28"/>
          <w:szCs w:val="28"/>
        </w:rPr>
      </w:pPr>
    </w:p>
    <w:p w:rsidR="00BA5E7A" w:rsidRPr="00BB1B65" w:rsidRDefault="00BA5E7A" w:rsidP="00A87544">
      <w:pPr>
        <w:pStyle w:val="Style15"/>
        <w:tabs>
          <w:tab w:val="left" w:leader="underscore" w:pos="9768"/>
        </w:tabs>
        <w:jc w:val="center"/>
        <w:rPr>
          <w:rStyle w:val="FontStyle53"/>
          <w:bCs/>
          <w:sz w:val="28"/>
          <w:szCs w:val="28"/>
        </w:rPr>
      </w:pPr>
    </w:p>
    <w:p w:rsidR="00BA5E7A" w:rsidRDefault="00BA5E7A" w:rsidP="00A87544">
      <w:pPr>
        <w:pStyle w:val="Style15"/>
        <w:tabs>
          <w:tab w:val="left" w:leader="underscore" w:pos="9768"/>
        </w:tabs>
        <w:rPr>
          <w:rStyle w:val="FontStyle53"/>
          <w:bCs/>
          <w:sz w:val="28"/>
          <w:szCs w:val="28"/>
        </w:rPr>
      </w:pPr>
    </w:p>
    <w:p w:rsidR="00BA5E7A" w:rsidRDefault="00BA5E7A" w:rsidP="00A87544">
      <w:pPr>
        <w:pStyle w:val="Style15"/>
        <w:tabs>
          <w:tab w:val="left" w:leader="underscore" w:pos="9768"/>
        </w:tabs>
        <w:rPr>
          <w:rStyle w:val="FontStyle53"/>
          <w:bCs/>
          <w:sz w:val="28"/>
          <w:szCs w:val="28"/>
        </w:rPr>
      </w:pPr>
    </w:p>
    <w:p w:rsidR="00BA5E7A" w:rsidRDefault="00BA5E7A" w:rsidP="00A87544">
      <w:pPr>
        <w:pStyle w:val="Style15"/>
        <w:tabs>
          <w:tab w:val="left" w:leader="underscore" w:pos="9768"/>
        </w:tabs>
        <w:rPr>
          <w:rStyle w:val="FontStyle53"/>
          <w:bCs/>
          <w:sz w:val="28"/>
          <w:szCs w:val="28"/>
        </w:rPr>
      </w:pPr>
    </w:p>
    <w:p w:rsidR="00BA5E7A" w:rsidRDefault="00BA5E7A" w:rsidP="00A87544">
      <w:pPr>
        <w:pStyle w:val="Style15"/>
        <w:tabs>
          <w:tab w:val="left" w:leader="underscore" w:pos="9768"/>
        </w:tabs>
        <w:rPr>
          <w:rStyle w:val="FontStyle53"/>
          <w:bCs/>
          <w:sz w:val="28"/>
          <w:szCs w:val="28"/>
        </w:rPr>
      </w:pPr>
    </w:p>
    <w:p w:rsidR="00BA5E7A" w:rsidRDefault="00BA5E7A" w:rsidP="00A87544">
      <w:pPr>
        <w:pStyle w:val="Style15"/>
        <w:tabs>
          <w:tab w:val="left" w:leader="underscore" w:pos="9768"/>
        </w:tabs>
        <w:rPr>
          <w:rStyle w:val="FontStyle53"/>
          <w:bCs/>
          <w:sz w:val="28"/>
          <w:szCs w:val="28"/>
        </w:rPr>
      </w:pPr>
    </w:p>
    <w:p w:rsidR="00BA5E7A" w:rsidRPr="00BB1B65" w:rsidRDefault="00BA5E7A" w:rsidP="00A87544">
      <w:pPr>
        <w:pStyle w:val="Style15"/>
        <w:tabs>
          <w:tab w:val="left" w:leader="underscore" w:pos="9768"/>
        </w:tabs>
        <w:rPr>
          <w:rStyle w:val="FontStyle53"/>
          <w:bCs/>
          <w:sz w:val="28"/>
          <w:szCs w:val="28"/>
        </w:rPr>
      </w:pPr>
    </w:p>
    <w:p w:rsidR="00BA5E7A" w:rsidRPr="00BB1B65" w:rsidRDefault="00BA5E7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A5E7A" w:rsidRPr="00780A53" w:rsidRDefault="00BA5E7A"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BA5E7A" w:rsidRDefault="00BA5E7A" w:rsidP="00A87544">
      <w:pPr>
        <w:tabs>
          <w:tab w:val="left" w:pos="680"/>
          <w:tab w:val="left" w:pos="851"/>
        </w:tabs>
        <w:jc w:val="both"/>
      </w:pPr>
      <w:r w:rsidRPr="00DC11F5">
        <w:tab/>
      </w:r>
    </w:p>
    <w:p w:rsidR="00BA5E7A" w:rsidRDefault="00BA5E7A" w:rsidP="00A87544">
      <w:pPr>
        <w:tabs>
          <w:tab w:val="left" w:pos="680"/>
          <w:tab w:val="left" w:pos="851"/>
        </w:tabs>
        <w:jc w:val="both"/>
      </w:pPr>
    </w:p>
    <w:p w:rsidR="00BA5E7A" w:rsidRDefault="00BA5E7A" w:rsidP="00A87544">
      <w:pPr>
        <w:tabs>
          <w:tab w:val="left" w:pos="680"/>
          <w:tab w:val="left" w:pos="851"/>
        </w:tabs>
        <w:jc w:val="both"/>
      </w:pPr>
    </w:p>
    <w:p w:rsidR="00BA5E7A" w:rsidRPr="00DC11F5" w:rsidRDefault="00BA5E7A" w:rsidP="00BE57FE">
      <w:pPr>
        <w:tabs>
          <w:tab w:val="left" w:pos="680"/>
          <w:tab w:val="left" w:pos="851"/>
        </w:tabs>
        <w:ind w:firstLine="709"/>
        <w:jc w:val="both"/>
        <w:rPr>
          <w:b/>
        </w:rPr>
      </w:pPr>
      <w:r w:rsidRPr="00DC11F5">
        <w:t>Рабочая программа дисциплины «</w:t>
      </w:r>
      <w:r>
        <w:t>Профессиональная этика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C400CC">
        <w:t>38.03.02 Менеджмент</w:t>
      </w:r>
      <w:r w:rsidRPr="00DC11F5">
        <w:t>.</w:t>
      </w:r>
    </w:p>
    <w:p w:rsidR="00BA5E7A" w:rsidRDefault="00BA5E7A"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BA5E7A" w:rsidRPr="00DC11F5" w:rsidRDefault="00BA5E7A" w:rsidP="00A87544">
      <w:pPr>
        <w:ind w:firstLine="709"/>
        <w:jc w:val="both"/>
      </w:pPr>
    </w:p>
    <w:p w:rsidR="00BA5E7A" w:rsidRPr="00DC11F5" w:rsidRDefault="00BA5E7A" w:rsidP="00A87544">
      <w:pPr>
        <w:ind w:firstLine="709"/>
        <w:jc w:val="both"/>
      </w:pPr>
    </w:p>
    <w:p w:rsidR="00BA5E7A" w:rsidRPr="005C66B3" w:rsidRDefault="00BA5E7A" w:rsidP="00704738">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BA5E7A" w:rsidRPr="00DC11F5" w:rsidRDefault="00BA5E7A" w:rsidP="00704738">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A5E7A" w:rsidRPr="00DC11F5" w:rsidRDefault="00BA5E7A" w:rsidP="00A87544">
      <w:pPr>
        <w:ind w:firstLine="709"/>
        <w:jc w:val="both"/>
      </w:pPr>
    </w:p>
    <w:p w:rsidR="00BA5E7A" w:rsidRPr="00DC11F5" w:rsidRDefault="00BA5E7A" w:rsidP="00A87544">
      <w:pPr>
        <w:ind w:firstLine="709"/>
        <w:jc w:val="both"/>
      </w:pPr>
    </w:p>
    <w:p w:rsidR="00BA5E7A" w:rsidRPr="00DC11F5" w:rsidRDefault="00BA5E7A" w:rsidP="00A87544">
      <w:pPr>
        <w:jc w:val="both"/>
      </w:pPr>
    </w:p>
    <w:p w:rsidR="00BA5E7A" w:rsidRPr="00DC11F5" w:rsidRDefault="00BA5E7A" w:rsidP="00A87544"/>
    <w:p w:rsidR="00BA5E7A" w:rsidRPr="00DC11F5" w:rsidRDefault="00BA5E7A" w:rsidP="00A87544"/>
    <w:p w:rsidR="00BA5E7A" w:rsidRPr="00DC11F5" w:rsidRDefault="00BA5E7A" w:rsidP="00D00133">
      <w:pPr>
        <w:autoSpaceDE w:val="0"/>
        <w:autoSpaceDN w:val="0"/>
        <w:adjustRightInd w:val="0"/>
        <w:jc w:val="center"/>
      </w:pPr>
    </w:p>
    <w:p w:rsidR="00BA5E7A" w:rsidRPr="00DC11F5" w:rsidRDefault="00BA5E7A" w:rsidP="00D00133">
      <w:pPr>
        <w:autoSpaceDE w:val="0"/>
        <w:autoSpaceDN w:val="0"/>
        <w:adjustRightInd w:val="0"/>
        <w:jc w:val="center"/>
      </w:pPr>
    </w:p>
    <w:p w:rsidR="00BA5E7A" w:rsidRPr="00DC11F5" w:rsidRDefault="00BA5E7A" w:rsidP="00D00133">
      <w:pPr>
        <w:autoSpaceDE w:val="0"/>
        <w:autoSpaceDN w:val="0"/>
        <w:adjustRightInd w:val="0"/>
        <w:jc w:val="center"/>
      </w:pPr>
    </w:p>
    <w:p w:rsidR="00BA5E7A" w:rsidRPr="00DC11F5" w:rsidRDefault="00BA5E7A" w:rsidP="00D00133">
      <w:pPr>
        <w:autoSpaceDE w:val="0"/>
        <w:autoSpaceDN w:val="0"/>
        <w:adjustRightInd w:val="0"/>
        <w:ind w:firstLine="709"/>
        <w:jc w:val="both"/>
      </w:pPr>
    </w:p>
    <w:p w:rsidR="00BA5E7A" w:rsidRPr="00DC11F5" w:rsidRDefault="00BA5E7A" w:rsidP="00D00133">
      <w:pPr>
        <w:autoSpaceDE w:val="0"/>
        <w:autoSpaceDN w:val="0"/>
        <w:adjustRightInd w:val="0"/>
        <w:ind w:firstLine="709"/>
        <w:jc w:val="both"/>
      </w:pPr>
    </w:p>
    <w:p w:rsidR="00BA5E7A" w:rsidRPr="00DC11F5" w:rsidRDefault="00BA5E7A" w:rsidP="00D00133">
      <w:pPr>
        <w:autoSpaceDE w:val="0"/>
        <w:autoSpaceDN w:val="0"/>
        <w:adjustRightInd w:val="0"/>
        <w:jc w:val="both"/>
      </w:pPr>
    </w:p>
    <w:p w:rsidR="00BA5E7A" w:rsidRPr="00DC11F5" w:rsidRDefault="00BA5E7A" w:rsidP="00D00133">
      <w:pPr>
        <w:autoSpaceDE w:val="0"/>
        <w:autoSpaceDN w:val="0"/>
        <w:adjustRightInd w:val="0"/>
      </w:pPr>
    </w:p>
    <w:p w:rsidR="00BA5E7A" w:rsidRPr="00DC11F5" w:rsidRDefault="00BA5E7A" w:rsidP="00D00133">
      <w:pPr>
        <w:autoSpaceDE w:val="0"/>
        <w:autoSpaceDN w:val="0"/>
        <w:adjustRightInd w:val="0"/>
      </w:pPr>
    </w:p>
    <w:p w:rsidR="00BA5E7A" w:rsidRPr="00DC11F5" w:rsidRDefault="00BA5E7A" w:rsidP="00D00133">
      <w:pPr>
        <w:autoSpaceDE w:val="0"/>
        <w:autoSpaceDN w:val="0"/>
        <w:adjustRightInd w:val="0"/>
      </w:pPr>
    </w:p>
    <w:p w:rsidR="00BA5E7A" w:rsidRPr="00DC11F5" w:rsidRDefault="00BA5E7A" w:rsidP="00D00133">
      <w:pPr>
        <w:autoSpaceDE w:val="0"/>
        <w:autoSpaceDN w:val="0"/>
        <w:adjustRightInd w:val="0"/>
      </w:pPr>
    </w:p>
    <w:p w:rsidR="00BA5E7A" w:rsidRPr="00DC11F5" w:rsidRDefault="00BA5E7A" w:rsidP="00D00133">
      <w:pPr>
        <w:autoSpaceDE w:val="0"/>
        <w:autoSpaceDN w:val="0"/>
        <w:adjustRightInd w:val="0"/>
      </w:pPr>
    </w:p>
    <w:p w:rsidR="00BA5E7A" w:rsidRDefault="00BA5E7A" w:rsidP="00D00133">
      <w:pPr>
        <w:autoSpaceDE w:val="0"/>
        <w:autoSpaceDN w:val="0"/>
        <w:adjustRightInd w:val="0"/>
      </w:pPr>
    </w:p>
    <w:p w:rsidR="00BA5E7A" w:rsidRDefault="00BA5E7A" w:rsidP="00D00133">
      <w:pPr>
        <w:autoSpaceDE w:val="0"/>
        <w:autoSpaceDN w:val="0"/>
        <w:adjustRightInd w:val="0"/>
      </w:pPr>
    </w:p>
    <w:p w:rsidR="00BA5E7A" w:rsidRDefault="00BA5E7A" w:rsidP="00D00133">
      <w:pPr>
        <w:autoSpaceDE w:val="0"/>
        <w:autoSpaceDN w:val="0"/>
        <w:adjustRightInd w:val="0"/>
      </w:pPr>
    </w:p>
    <w:p w:rsidR="00BA5E7A" w:rsidRPr="00DC11F5" w:rsidRDefault="00BA5E7A" w:rsidP="00D00133">
      <w:pPr>
        <w:autoSpaceDE w:val="0"/>
        <w:autoSpaceDN w:val="0"/>
        <w:adjustRightInd w:val="0"/>
      </w:pPr>
    </w:p>
    <w:p w:rsidR="00BA5E7A" w:rsidRDefault="00BA5E7A" w:rsidP="00A56BFB">
      <w:pPr>
        <w:numPr>
          <w:ilvl w:val="0"/>
          <w:numId w:val="14"/>
        </w:numPr>
        <w:tabs>
          <w:tab w:val="clear" w:pos="360"/>
          <w:tab w:val="num" w:pos="502"/>
          <w:tab w:val="left" w:pos="6131"/>
        </w:tabs>
        <w:autoSpaceDE w:val="0"/>
        <w:autoSpaceDN w:val="0"/>
        <w:adjustRightInd w:val="0"/>
        <w:ind w:left="502"/>
        <w:jc w:val="both"/>
        <w:rPr>
          <w:b/>
          <w:bCs/>
          <w:i/>
          <w:iCs/>
        </w:rPr>
        <w:sectPr w:rsidR="00BA5E7A" w:rsidSect="00D00133">
          <w:pgSz w:w="12240" w:h="15840"/>
          <w:pgMar w:top="1134" w:right="850" w:bottom="1134" w:left="1701" w:header="720" w:footer="720" w:gutter="0"/>
          <w:cols w:space="720"/>
          <w:noEndnote/>
        </w:sectPr>
      </w:pPr>
    </w:p>
    <w:p w:rsidR="00BA5E7A" w:rsidRDefault="00BA5E7A" w:rsidP="00A56BFB">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024"/>
        <w:gridCol w:w="3402"/>
        <w:gridCol w:w="4639"/>
      </w:tblGrid>
      <w:tr w:rsidR="00BA5E7A" w:rsidRPr="00DC11F5" w:rsidTr="00704738">
        <w:tc>
          <w:tcPr>
            <w:tcW w:w="2024" w:type="dxa"/>
          </w:tcPr>
          <w:p w:rsidR="00BA5E7A" w:rsidRPr="00707E3B" w:rsidRDefault="00BA5E7A" w:rsidP="00704738">
            <w:pPr>
              <w:jc w:val="both"/>
              <w:rPr>
                <w:b/>
              </w:rPr>
            </w:pPr>
            <w:r w:rsidRPr="00707E3B">
              <w:rPr>
                <w:b/>
              </w:rPr>
              <w:t>Компетенция</w:t>
            </w:r>
          </w:p>
        </w:tc>
        <w:tc>
          <w:tcPr>
            <w:tcW w:w="3402" w:type="dxa"/>
          </w:tcPr>
          <w:p w:rsidR="00BA5E7A" w:rsidRPr="00707E3B" w:rsidRDefault="00BA5E7A" w:rsidP="00704738">
            <w:pPr>
              <w:jc w:val="both"/>
              <w:rPr>
                <w:b/>
              </w:rPr>
            </w:pPr>
            <w:r w:rsidRPr="00707E3B">
              <w:rPr>
                <w:b/>
              </w:rPr>
              <w:t>Индикаторы достижения компетенций</w:t>
            </w:r>
          </w:p>
        </w:tc>
        <w:tc>
          <w:tcPr>
            <w:tcW w:w="4639" w:type="dxa"/>
          </w:tcPr>
          <w:p w:rsidR="00BA5E7A" w:rsidRPr="00707E3B" w:rsidRDefault="00BA5E7A" w:rsidP="00704738">
            <w:pPr>
              <w:jc w:val="both"/>
              <w:rPr>
                <w:b/>
              </w:rPr>
            </w:pPr>
            <w:r w:rsidRPr="00707E3B">
              <w:rPr>
                <w:b/>
              </w:rPr>
              <w:t>Планируемые результаты обучения по дисциплине</w:t>
            </w:r>
          </w:p>
        </w:tc>
      </w:tr>
      <w:tr w:rsidR="00BA5E7A" w:rsidRPr="00DC11F5" w:rsidTr="00704738">
        <w:tc>
          <w:tcPr>
            <w:tcW w:w="2024" w:type="dxa"/>
          </w:tcPr>
          <w:p w:rsidR="00BA5E7A" w:rsidRDefault="00BA5E7A" w:rsidP="00704738">
            <w:pPr>
              <w:jc w:val="both"/>
            </w:pPr>
            <w:r w:rsidRPr="00C400CC">
              <w:t xml:space="preserve">УК-3 </w:t>
            </w:r>
          </w:p>
          <w:p w:rsidR="00BA5E7A" w:rsidRPr="00C400CC" w:rsidRDefault="00BA5E7A" w:rsidP="00704738">
            <w:pPr>
              <w:jc w:val="both"/>
            </w:pPr>
            <w:r w:rsidRPr="00C400CC">
              <w:t>Способен осуществлять социальное взаимодействие и реализовывать свою роль в команде</w:t>
            </w:r>
          </w:p>
        </w:tc>
        <w:tc>
          <w:tcPr>
            <w:tcW w:w="3402" w:type="dxa"/>
          </w:tcPr>
          <w:p w:rsidR="00BA5E7A" w:rsidRPr="00704738" w:rsidRDefault="00BA5E7A" w:rsidP="00704738">
            <w:pPr>
              <w:jc w:val="both"/>
              <w:rPr>
                <w:b/>
              </w:rPr>
            </w:pPr>
            <w:r w:rsidRPr="00704738">
              <w:rPr>
                <w:b/>
              </w:rPr>
              <w:t xml:space="preserve">УК-3.1. </w:t>
            </w:r>
          </w:p>
          <w:p w:rsidR="00BA5E7A" w:rsidRPr="00C400CC" w:rsidRDefault="00BA5E7A" w:rsidP="00704738">
            <w:pPr>
              <w:jc w:val="both"/>
            </w:pPr>
            <w:r w:rsidRPr="00704738">
              <w:rPr>
                <w:b/>
              </w:rPr>
              <w:t>Знает</w:t>
            </w:r>
            <w:r w:rsidRPr="00C400CC">
              <w:t xml:space="preserve"> основные приемы и нормы социального взаимодействия </w:t>
            </w:r>
          </w:p>
          <w:p w:rsidR="00BA5E7A" w:rsidRPr="00704738" w:rsidRDefault="00BA5E7A" w:rsidP="00704738">
            <w:pPr>
              <w:jc w:val="both"/>
              <w:rPr>
                <w:b/>
              </w:rPr>
            </w:pPr>
            <w:r w:rsidRPr="00704738">
              <w:rPr>
                <w:b/>
              </w:rPr>
              <w:t xml:space="preserve">УК-3.2. </w:t>
            </w:r>
          </w:p>
          <w:p w:rsidR="00BA5E7A" w:rsidRPr="00C400CC" w:rsidRDefault="00BA5E7A" w:rsidP="00704738">
            <w:pPr>
              <w:jc w:val="both"/>
            </w:pPr>
            <w:r w:rsidRPr="00704738">
              <w:rPr>
                <w:b/>
              </w:rPr>
              <w:t>Умеет</w:t>
            </w:r>
            <w:r>
              <w:t xml:space="preserve"> устанавливать и поддерживать </w:t>
            </w:r>
            <w:r w:rsidRPr="00C400CC">
              <w:t>взаимодействие, обеспечивающее успешную работу в коллективе</w:t>
            </w:r>
          </w:p>
          <w:p w:rsidR="00BA5E7A" w:rsidRPr="00704738" w:rsidRDefault="00BA5E7A" w:rsidP="00704738">
            <w:pPr>
              <w:jc w:val="both"/>
              <w:rPr>
                <w:b/>
              </w:rPr>
            </w:pPr>
            <w:r w:rsidRPr="00704738">
              <w:rPr>
                <w:b/>
              </w:rPr>
              <w:t xml:space="preserve">УК-3.3. </w:t>
            </w:r>
          </w:p>
          <w:p w:rsidR="00BA5E7A" w:rsidRPr="00707E3B" w:rsidRDefault="00BA5E7A" w:rsidP="00704738">
            <w:pPr>
              <w:jc w:val="both"/>
              <w:rPr>
                <w:b/>
              </w:rPr>
            </w:pPr>
            <w:r w:rsidRPr="00704738">
              <w:rPr>
                <w:b/>
              </w:rPr>
              <w:t>Владеет</w:t>
            </w:r>
            <w:r>
              <w:t xml:space="preserve"> навыками социального взаимодействия </w:t>
            </w:r>
            <w:r w:rsidRPr="00C400CC">
              <w:t>в профессиональной деятельности</w:t>
            </w:r>
          </w:p>
        </w:tc>
        <w:tc>
          <w:tcPr>
            <w:tcW w:w="4639" w:type="dxa"/>
          </w:tcPr>
          <w:p w:rsidR="00BA5E7A" w:rsidRDefault="00BA5E7A" w:rsidP="00704738">
            <w:pPr>
              <w:jc w:val="both"/>
            </w:pPr>
            <w:r w:rsidRPr="00B60D59">
              <w:t>Знать:</w:t>
            </w:r>
          </w:p>
          <w:p w:rsidR="00BA5E7A" w:rsidRPr="00B60D59" w:rsidRDefault="00BA5E7A" w:rsidP="00704738">
            <w:pPr>
              <w:jc w:val="both"/>
            </w:pPr>
            <w:r>
              <w:t>Этические принципы и нормы социального взаимодействия и основные приемы, с помощью которых оно устанавливается</w:t>
            </w:r>
          </w:p>
          <w:p w:rsidR="00BA5E7A" w:rsidRDefault="00BA5E7A" w:rsidP="00704738">
            <w:pPr>
              <w:jc w:val="both"/>
            </w:pPr>
            <w:r w:rsidRPr="00B60D59">
              <w:t>Уметь:</w:t>
            </w:r>
          </w:p>
          <w:p w:rsidR="00BA5E7A" w:rsidRPr="00B60D59" w:rsidRDefault="00BA5E7A" w:rsidP="00704738">
            <w:pPr>
              <w:jc w:val="both"/>
            </w:pPr>
            <w:r>
              <w:t>Эффективно устанавливать и поддерживать взаимодействие в коллективе, обеспечивающее его слаженную работу</w:t>
            </w:r>
          </w:p>
          <w:p w:rsidR="00BA5E7A" w:rsidRDefault="00BA5E7A" w:rsidP="00704738">
            <w:pPr>
              <w:jc w:val="both"/>
            </w:pPr>
            <w:r w:rsidRPr="00B60D59">
              <w:t>Владеть:</w:t>
            </w:r>
          </w:p>
          <w:p w:rsidR="00BA5E7A" w:rsidRPr="00707E3B" w:rsidRDefault="00BA5E7A" w:rsidP="00704738">
            <w:pPr>
              <w:jc w:val="both"/>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BA5E7A" w:rsidRPr="00DC11F5" w:rsidTr="00704738">
        <w:tc>
          <w:tcPr>
            <w:tcW w:w="2024" w:type="dxa"/>
          </w:tcPr>
          <w:p w:rsidR="00BA5E7A" w:rsidRDefault="00BA5E7A" w:rsidP="00704738">
            <w:pPr>
              <w:jc w:val="both"/>
            </w:pPr>
            <w:r w:rsidRPr="00C400CC">
              <w:t>УК-5</w:t>
            </w:r>
          </w:p>
          <w:p w:rsidR="00BA5E7A" w:rsidRPr="00C400CC" w:rsidRDefault="00BA5E7A" w:rsidP="00704738">
            <w:pPr>
              <w:jc w:val="both"/>
            </w:pPr>
            <w:r>
              <w:t>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BA5E7A" w:rsidRPr="00704738" w:rsidRDefault="00BA5E7A" w:rsidP="00704738">
            <w:pPr>
              <w:jc w:val="both"/>
              <w:rPr>
                <w:b/>
              </w:rPr>
            </w:pPr>
            <w:r w:rsidRPr="00704738">
              <w:rPr>
                <w:b/>
              </w:rPr>
              <w:t xml:space="preserve">УК-5.1. </w:t>
            </w:r>
          </w:p>
          <w:p w:rsidR="00BA5E7A" w:rsidRPr="00C400CC" w:rsidRDefault="00BA5E7A" w:rsidP="00704738">
            <w:pPr>
              <w:jc w:val="both"/>
            </w:pPr>
            <w:r w:rsidRPr="00704738">
              <w:rPr>
                <w:b/>
              </w:rPr>
              <w:t>Знает</w:t>
            </w:r>
            <w:r w:rsidRPr="00C400CC">
              <w:t xml:space="preserve"> основные категории философии, историческое наследие, социокультурные традиции и основы межкультурной коммуникации.</w:t>
            </w:r>
          </w:p>
          <w:p w:rsidR="00BA5E7A" w:rsidRPr="00704738" w:rsidRDefault="00BA5E7A" w:rsidP="00704738">
            <w:pPr>
              <w:jc w:val="both"/>
              <w:rPr>
                <w:b/>
              </w:rPr>
            </w:pPr>
            <w:r w:rsidRPr="00704738">
              <w:rPr>
                <w:b/>
              </w:rPr>
              <w:t xml:space="preserve">УК-5.2. </w:t>
            </w:r>
          </w:p>
          <w:p w:rsidR="00BA5E7A" w:rsidRPr="00C400CC" w:rsidRDefault="00BA5E7A" w:rsidP="00704738">
            <w:pPr>
              <w:jc w:val="both"/>
            </w:pPr>
            <w:r w:rsidRPr="00704738">
              <w:rPr>
                <w:b/>
              </w:rPr>
              <w:t>Умеет</w:t>
            </w:r>
            <w:r w:rsidRPr="00C400CC">
              <w:t xml:space="preserve">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BA5E7A" w:rsidRPr="00704738" w:rsidRDefault="00BA5E7A" w:rsidP="00704738">
            <w:pPr>
              <w:jc w:val="both"/>
              <w:rPr>
                <w:b/>
              </w:rPr>
            </w:pPr>
            <w:r w:rsidRPr="00704738">
              <w:rPr>
                <w:b/>
              </w:rPr>
              <w:t xml:space="preserve">УК-5.3. </w:t>
            </w:r>
          </w:p>
          <w:p w:rsidR="00BA5E7A" w:rsidRPr="00707E3B" w:rsidRDefault="00BA5E7A" w:rsidP="00704738">
            <w:pPr>
              <w:jc w:val="both"/>
              <w:rPr>
                <w:b/>
              </w:rPr>
            </w:pPr>
            <w:r w:rsidRPr="00704738">
              <w:rPr>
                <w:b/>
              </w:rPr>
              <w:t>Владеет</w:t>
            </w:r>
            <w:r w:rsidRPr="00C400CC">
              <w:t xml:space="preserve"> навыками оценки событий в социально-историческом, этическом и философском контекстах</w:t>
            </w:r>
          </w:p>
        </w:tc>
        <w:tc>
          <w:tcPr>
            <w:tcW w:w="4639" w:type="dxa"/>
          </w:tcPr>
          <w:p w:rsidR="00BA5E7A" w:rsidRDefault="00BA5E7A" w:rsidP="00704738">
            <w:pPr>
              <w:jc w:val="both"/>
            </w:pPr>
            <w:r w:rsidRPr="00B60D59">
              <w:t>Знать:</w:t>
            </w:r>
          </w:p>
          <w:p w:rsidR="00BA5E7A" w:rsidRDefault="00BA5E7A" w:rsidP="00704738">
            <w:pPr>
              <w:jc w:val="both"/>
            </w:pPr>
            <w:r>
              <w:t>- основные категории философии, позволяющие воспринимать межкультурное разнообразие общества в философском контексте;</w:t>
            </w:r>
          </w:p>
          <w:p w:rsidR="00BA5E7A" w:rsidRDefault="00BA5E7A" w:rsidP="00704738">
            <w:pPr>
              <w:jc w:val="both"/>
            </w:pPr>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BA5E7A" w:rsidRPr="00B60D59" w:rsidRDefault="00BA5E7A" w:rsidP="00704738">
            <w:pPr>
              <w:jc w:val="both"/>
            </w:pPr>
            <w:r>
              <w:t>- основы межкультурной коммуникации</w:t>
            </w:r>
          </w:p>
          <w:p w:rsidR="00BA5E7A" w:rsidRDefault="00BA5E7A" w:rsidP="00704738">
            <w:pPr>
              <w:jc w:val="both"/>
            </w:pPr>
            <w:r w:rsidRPr="00B60D59">
              <w:t>Уметь:</w:t>
            </w:r>
          </w:p>
          <w:p w:rsidR="00BA5E7A" w:rsidRDefault="00BA5E7A" w:rsidP="00704738">
            <w:pPr>
              <w:jc w:val="both"/>
            </w:pPr>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BA5E7A" w:rsidRDefault="00BA5E7A" w:rsidP="00704738">
            <w:pPr>
              <w:jc w:val="both"/>
            </w:pPr>
            <w:r w:rsidRPr="00B60D59">
              <w:t>Владеть:</w:t>
            </w:r>
          </w:p>
          <w:p w:rsidR="00BA5E7A" w:rsidRPr="00707E3B" w:rsidRDefault="00BA5E7A" w:rsidP="00704738">
            <w:pPr>
              <w:jc w:val="both"/>
              <w:rPr>
                <w:b/>
              </w:rPr>
            </w:pPr>
            <w:r>
              <w:t>навыками объективной и субъективной оценки событий в социально-историческом, этическом и философском контекстах</w:t>
            </w:r>
          </w:p>
        </w:tc>
      </w:tr>
    </w:tbl>
    <w:p w:rsidR="00BA5E7A" w:rsidRPr="001615E8" w:rsidRDefault="00BA5E7A" w:rsidP="00E67765">
      <w:pPr>
        <w:tabs>
          <w:tab w:val="left" w:pos="6131"/>
        </w:tabs>
        <w:autoSpaceDE w:val="0"/>
        <w:autoSpaceDN w:val="0"/>
        <w:adjustRightInd w:val="0"/>
        <w:ind w:left="142"/>
        <w:jc w:val="both"/>
        <w:rPr>
          <w:b/>
          <w:bCs/>
          <w:iCs/>
        </w:rPr>
      </w:pPr>
    </w:p>
    <w:p w:rsidR="00BA5E7A" w:rsidRPr="00DC11F5" w:rsidRDefault="00BA5E7A" w:rsidP="001C5440">
      <w:pPr>
        <w:pStyle w:val="ListParagraph"/>
        <w:numPr>
          <w:ilvl w:val="0"/>
          <w:numId w:val="2"/>
        </w:numPr>
        <w:jc w:val="both"/>
        <w:rPr>
          <w:b/>
          <w:i/>
        </w:rPr>
      </w:pPr>
      <w:r w:rsidRPr="00DC11F5">
        <w:rPr>
          <w:b/>
          <w:i/>
        </w:rPr>
        <w:t>Место дисциплины (модуля) в структуре образовательной программы</w:t>
      </w:r>
    </w:p>
    <w:p w:rsidR="00BA5E7A" w:rsidRDefault="00BA5E7A" w:rsidP="00704738">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A5E7A" w:rsidRPr="006237AC" w:rsidRDefault="00BA5E7A" w:rsidP="0070473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A5E7A" w:rsidRPr="00DC11F5" w:rsidRDefault="00BA5E7A" w:rsidP="00704738">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BA5E7A" w:rsidRPr="00DC11F5" w:rsidRDefault="00BA5E7A" w:rsidP="00704738">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A5E7A" w:rsidRPr="00DC11F5" w:rsidRDefault="00BA5E7A" w:rsidP="00704738">
      <w:pPr>
        <w:pStyle w:val="3"/>
        <w:shd w:val="clear" w:color="auto" w:fill="auto"/>
        <w:spacing w:line="240" w:lineRule="auto"/>
        <w:ind w:firstLine="709"/>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4252"/>
        <w:gridCol w:w="1418"/>
        <w:gridCol w:w="2938"/>
      </w:tblGrid>
      <w:tr w:rsidR="00BA5E7A" w:rsidRPr="002F5FBB" w:rsidTr="00A224BC">
        <w:tc>
          <w:tcPr>
            <w:tcW w:w="1423" w:type="dxa"/>
          </w:tcPr>
          <w:p w:rsidR="00BA5E7A" w:rsidRPr="002F5FBB" w:rsidRDefault="00BA5E7A" w:rsidP="00637074">
            <w:pPr>
              <w:suppressAutoHyphens/>
              <w:jc w:val="both"/>
            </w:pPr>
            <w:r w:rsidRPr="002F5FBB">
              <w:t>Код компетенции</w:t>
            </w:r>
          </w:p>
        </w:tc>
        <w:tc>
          <w:tcPr>
            <w:tcW w:w="4252" w:type="dxa"/>
          </w:tcPr>
          <w:p w:rsidR="00BA5E7A" w:rsidRPr="002F5FBB" w:rsidRDefault="00BA5E7A" w:rsidP="00637074">
            <w:pPr>
              <w:suppressAutoHyphens/>
              <w:jc w:val="both"/>
            </w:pPr>
            <w:r w:rsidRPr="002F5FBB">
              <w:t>Предшествующие дисциплины</w:t>
            </w:r>
          </w:p>
        </w:tc>
        <w:tc>
          <w:tcPr>
            <w:tcW w:w="1418" w:type="dxa"/>
          </w:tcPr>
          <w:p w:rsidR="00BA5E7A" w:rsidRPr="002F5FBB" w:rsidRDefault="00BA5E7A" w:rsidP="00637074">
            <w:pPr>
              <w:suppressAutoHyphens/>
              <w:jc w:val="both"/>
            </w:pPr>
            <w:r w:rsidRPr="002F5FBB">
              <w:t>Параллельно осваиваемые</w:t>
            </w:r>
          </w:p>
        </w:tc>
        <w:tc>
          <w:tcPr>
            <w:tcW w:w="2938" w:type="dxa"/>
          </w:tcPr>
          <w:p w:rsidR="00BA5E7A" w:rsidRPr="002F5FBB" w:rsidRDefault="00BA5E7A" w:rsidP="00637074">
            <w:pPr>
              <w:suppressAutoHyphens/>
              <w:jc w:val="both"/>
            </w:pPr>
            <w:r w:rsidRPr="002F5FBB">
              <w:t>Последующие дисциплины</w:t>
            </w:r>
          </w:p>
        </w:tc>
      </w:tr>
      <w:tr w:rsidR="00BA5E7A" w:rsidRPr="002F5FBB" w:rsidTr="00A224BC">
        <w:tc>
          <w:tcPr>
            <w:tcW w:w="1423" w:type="dxa"/>
          </w:tcPr>
          <w:p w:rsidR="00BA5E7A" w:rsidRPr="002F5FBB" w:rsidRDefault="00BA5E7A" w:rsidP="00637074">
            <w:pPr>
              <w:suppressAutoHyphens/>
              <w:jc w:val="both"/>
            </w:pPr>
            <w:r w:rsidRPr="002F5FBB">
              <w:t>УК-3</w:t>
            </w:r>
          </w:p>
        </w:tc>
        <w:tc>
          <w:tcPr>
            <w:tcW w:w="4252" w:type="dxa"/>
          </w:tcPr>
          <w:p w:rsidR="00BA5E7A" w:rsidRPr="002F5FBB" w:rsidRDefault="00BA5E7A" w:rsidP="000A361D">
            <w:pPr>
              <w:suppressAutoHyphens/>
            </w:pPr>
            <w:r w:rsidRPr="002F5FBB">
              <w:t>Социология</w:t>
            </w:r>
            <w:r>
              <w:t>;</w:t>
            </w:r>
          </w:p>
          <w:p w:rsidR="00BA5E7A" w:rsidRPr="002F5FBB" w:rsidRDefault="00BA5E7A" w:rsidP="000A361D">
            <w:pPr>
              <w:suppressAutoHyphens/>
            </w:pPr>
            <w:r w:rsidRPr="002F5FBB">
              <w:t>Психология</w:t>
            </w:r>
            <w:r>
              <w:t>;</w:t>
            </w:r>
          </w:p>
          <w:p w:rsidR="00BA5E7A" w:rsidRPr="002F5FBB" w:rsidRDefault="00BA5E7A" w:rsidP="000A361D">
            <w:pPr>
              <w:suppressAutoHyphens/>
            </w:pPr>
            <w:r w:rsidRPr="002F5FBB">
              <w:t>Основы проектной деятельности</w:t>
            </w:r>
            <w:r>
              <w:t>;</w:t>
            </w:r>
          </w:p>
          <w:p w:rsidR="00BA5E7A" w:rsidRPr="002F5FBB" w:rsidRDefault="00BA5E7A" w:rsidP="000A361D">
            <w:pPr>
              <w:suppressAutoHyphens/>
            </w:pPr>
            <w:r w:rsidRPr="002F5FBB">
              <w:t>Конфликтология</w:t>
            </w:r>
            <w:r>
              <w:t>;</w:t>
            </w:r>
          </w:p>
          <w:p w:rsidR="00BA5E7A" w:rsidRPr="002F5FBB" w:rsidRDefault="00BA5E7A" w:rsidP="000A361D">
            <w:pPr>
              <w:suppressAutoHyphens/>
            </w:pPr>
            <w:r w:rsidRPr="002F5FBB">
              <w:t>Ознакомительная практика</w:t>
            </w:r>
            <w:r>
              <w:t>;</w:t>
            </w:r>
          </w:p>
          <w:p w:rsidR="00BA5E7A" w:rsidRPr="002F5FBB" w:rsidRDefault="00BA5E7A" w:rsidP="000A361D">
            <w:pPr>
              <w:suppressAutoHyphens/>
            </w:pPr>
            <w:r w:rsidRPr="002F5FBB">
              <w:t>Организационно-управленческая практика</w:t>
            </w:r>
            <w:r>
              <w:t>;</w:t>
            </w:r>
          </w:p>
          <w:p w:rsidR="00BA5E7A" w:rsidRPr="002F5FBB" w:rsidRDefault="00BA5E7A" w:rsidP="000A361D">
            <w:pPr>
              <w:suppressAutoHyphens/>
            </w:pPr>
            <w:r w:rsidRPr="002F5FBB">
              <w:t>Организация добровольческой (волонтерской) деятельности и взаимодействие с социально ориентированными НКО</w:t>
            </w:r>
            <w:r>
              <w:t>;</w:t>
            </w:r>
          </w:p>
          <w:p w:rsidR="00BA5E7A" w:rsidRPr="002F5FBB" w:rsidRDefault="00BA5E7A" w:rsidP="000A361D">
            <w:pPr>
              <w:suppressAutoHyphens/>
            </w:pPr>
            <w:r w:rsidRPr="002F5FBB">
              <w:t>Проектная деятельность</w:t>
            </w:r>
          </w:p>
        </w:tc>
        <w:tc>
          <w:tcPr>
            <w:tcW w:w="1418" w:type="dxa"/>
          </w:tcPr>
          <w:p w:rsidR="00BA5E7A" w:rsidRPr="002F5FBB" w:rsidRDefault="00BA5E7A" w:rsidP="00360EE1">
            <w:pPr>
              <w:suppressAutoHyphens/>
              <w:jc w:val="center"/>
            </w:pPr>
            <w:r>
              <w:t>–</w:t>
            </w:r>
          </w:p>
        </w:tc>
        <w:tc>
          <w:tcPr>
            <w:tcW w:w="2938" w:type="dxa"/>
          </w:tcPr>
          <w:p w:rsidR="00BA5E7A" w:rsidRPr="002F5FBB" w:rsidRDefault="00BA5E7A" w:rsidP="000A361D">
            <w:pPr>
              <w:suppressAutoHyphens/>
            </w:pPr>
            <w:r w:rsidRPr="002F5FBB">
              <w:t>Преддипломная практика</w:t>
            </w:r>
            <w:r>
              <w:t>;</w:t>
            </w:r>
          </w:p>
          <w:p w:rsidR="00BA5E7A" w:rsidRPr="002F5FBB" w:rsidRDefault="00BA5E7A" w:rsidP="000A361D">
            <w:pPr>
              <w:suppressAutoHyphens/>
            </w:pPr>
            <w:r w:rsidRPr="002F5FBB">
              <w:t>Защита выпускной квалификационной работы, включая подготовку к процедуре защиты и процедуру защиты</w:t>
            </w:r>
          </w:p>
        </w:tc>
      </w:tr>
      <w:tr w:rsidR="00BA5E7A" w:rsidRPr="00DC11F5" w:rsidTr="00A224BC">
        <w:tc>
          <w:tcPr>
            <w:tcW w:w="1423" w:type="dxa"/>
          </w:tcPr>
          <w:p w:rsidR="00BA5E7A" w:rsidRPr="002F5FBB" w:rsidRDefault="00BA5E7A" w:rsidP="00637074">
            <w:pPr>
              <w:suppressAutoHyphens/>
              <w:jc w:val="both"/>
            </w:pPr>
            <w:r w:rsidRPr="002F5FBB">
              <w:t>УК-5</w:t>
            </w:r>
          </w:p>
        </w:tc>
        <w:tc>
          <w:tcPr>
            <w:tcW w:w="4252" w:type="dxa"/>
          </w:tcPr>
          <w:p w:rsidR="00BA5E7A" w:rsidRDefault="00BA5E7A" w:rsidP="000A361D">
            <w:pPr>
              <w:suppressAutoHyphens/>
            </w:pPr>
            <w:r w:rsidRPr="00E16DC4">
              <w:t>История (история России, всеобщая история)</w:t>
            </w:r>
            <w:r>
              <w:t>;</w:t>
            </w:r>
          </w:p>
          <w:p w:rsidR="00BA5E7A" w:rsidRPr="002F5FBB" w:rsidRDefault="00BA5E7A" w:rsidP="000A361D">
            <w:pPr>
              <w:suppressAutoHyphens/>
            </w:pPr>
            <w:r w:rsidRPr="002F5FBB">
              <w:t>Философия</w:t>
            </w:r>
            <w:r>
              <w:t>;</w:t>
            </w:r>
          </w:p>
          <w:p w:rsidR="00BA5E7A" w:rsidRPr="002F5FBB" w:rsidRDefault="00BA5E7A" w:rsidP="000A361D">
            <w:pPr>
              <w:suppressAutoHyphens/>
            </w:pPr>
            <w:r w:rsidRPr="002F5FBB">
              <w:t>Социология</w:t>
            </w:r>
            <w:r>
              <w:t>;</w:t>
            </w:r>
          </w:p>
          <w:p w:rsidR="00BA5E7A" w:rsidRPr="002F5FBB" w:rsidRDefault="00BA5E7A" w:rsidP="000A361D">
            <w:pPr>
              <w:suppressAutoHyphens/>
            </w:pPr>
            <w:r w:rsidRPr="002F5FBB">
              <w:t>Ознакомительная практика</w:t>
            </w:r>
            <w:r>
              <w:t>;</w:t>
            </w:r>
          </w:p>
          <w:p w:rsidR="00BA5E7A" w:rsidRPr="002F5FBB" w:rsidRDefault="00BA5E7A" w:rsidP="000A361D">
            <w:pPr>
              <w:suppressAutoHyphens/>
            </w:pPr>
            <w:r w:rsidRPr="002F5FBB">
              <w:t>Организационно-управленческая практика</w:t>
            </w:r>
            <w:r>
              <w:t>;</w:t>
            </w:r>
          </w:p>
          <w:p w:rsidR="00BA5E7A" w:rsidRPr="002F5FBB" w:rsidRDefault="00BA5E7A" w:rsidP="000A361D">
            <w:pPr>
              <w:suppressAutoHyphens/>
            </w:pPr>
            <w:r w:rsidRPr="002F5FBB">
              <w:t>Организация добровольческой (волонтерской) деятельности и взаимодействие с социально ориентированными НКО</w:t>
            </w:r>
            <w:r>
              <w:t>.</w:t>
            </w:r>
          </w:p>
        </w:tc>
        <w:tc>
          <w:tcPr>
            <w:tcW w:w="1418" w:type="dxa"/>
          </w:tcPr>
          <w:p w:rsidR="00BA5E7A" w:rsidRPr="002F5FBB" w:rsidRDefault="00BA5E7A" w:rsidP="00360EE1">
            <w:pPr>
              <w:suppressAutoHyphens/>
              <w:jc w:val="center"/>
            </w:pPr>
            <w:r>
              <w:t>–</w:t>
            </w:r>
          </w:p>
        </w:tc>
        <w:tc>
          <w:tcPr>
            <w:tcW w:w="2938" w:type="dxa"/>
          </w:tcPr>
          <w:p w:rsidR="00BA5E7A" w:rsidRPr="002F5FBB" w:rsidRDefault="00BA5E7A" w:rsidP="000A361D">
            <w:pPr>
              <w:suppressAutoHyphens/>
            </w:pPr>
            <w:r w:rsidRPr="002F5FBB">
              <w:t>Преддипломная практика</w:t>
            </w:r>
          </w:p>
          <w:p w:rsidR="00BA5E7A" w:rsidRPr="002F5FBB" w:rsidRDefault="00BA5E7A" w:rsidP="000A361D">
            <w:pPr>
              <w:suppressAutoHyphens/>
            </w:pPr>
            <w:r w:rsidRPr="002F5FBB">
              <w:t>Защита выпускной квалификационной работы, включая подготовку к процедуре защиты и процедуру защиты</w:t>
            </w:r>
          </w:p>
        </w:tc>
      </w:tr>
    </w:tbl>
    <w:p w:rsidR="00BA5E7A" w:rsidRDefault="00BA5E7A" w:rsidP="008605EF">
      <w:pPr>
        <w:suppressAutoHyphens/>
        <w:spacing w:line="120" w:lineRule="auto"/>
        <w:ind w:firstLine="709"/>
        <w:jc w:val="both"/>
      </w:pPr>
    </w:p>
    <w:p w:rsidR="00BA5E7A" w:rsidRPr="00A31EC2" w:rsidRDefault="00BA5E7A" w:rsidP="00A224BC">
      <w:pPr>
        <w:suppressAutoHyphens/>
        <w:ind w:firstLine="709"/>
        <w:jc w:val="both"/>
      </w:pPr>
      <w:r w:rsidRPr="00A31EC2">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w:t>
      </w:r>
    </w:p>
    <w:p w:rsidR="00BA5E7A" w:rsidRPr="00DC11F5" w:rsidRDefault="00BA5E7A" w:rsidP="00A224BC">
      <w:pPr>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A5E7A" w:rsidRPr="00DC11F5" w:rsidRDefault="00BA5E7A" w:rsidP="008605EF">
      <w:pPr>
        <w:suppressAutoHyphens/>
        <w:spacing w:line="120" w:lineRule="auto"/>
        <w:ind w:firstLine="709"/>
        <w:jc w:val="both"/>
        <w:rPr>
          <w:highlight w:val="yellow"/>
        </w:rPr>
      </w:pPr>
    </w:p>
    <w:p w:rsidR="00BA5E7A" w:rsidRDefault="00BA5E7A" w:rsidP="00034A75">
      <w:pPr>
        <w:pStyle w:val="ListParagraph"/>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tblPr>
      <w:tblGrid>
        <w:gridCol w:w="250"/>
        <w:gridCol w:w="6309"/>
        <w:gridCol w:w="1361"/>
        <w:gridCol w:w="1620"/>
      </w:tblGrid>
      <w:tr w:rsidR="00BA5E7A" w:rsidRPr="00DC11F5" w:rsidTr="006C5C56">
        <w:trPr>
          <w:trHeight w:val="1"/>
        </w:trPr>
        <w:tc>
          <w:tcPr>
            <w:tcW w:w="65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center"/>
              <w:rPr>
                <w:lang w:val="en-US"/>
              </w:rPr>
            </w:pPr>
            <w:r w:rsidRPr="00DC11F5">
              <w:rPr>
                <w:b/>
                <w:bCs/>
                <w:i/>
                <w:iCs/>
              </w:rPr>
              <w:t>Виды учебной работы</w:t>
            </w:r>
          </w:p>
        </w:tc>
        <w:tc>
          <w:tcPr>
            <w:tcW w:w="29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center"/>
              <w:rPr>
                <w:lang w:val="en-US"/>
              </w:rPr>
            </w:pPr>
            <w:r w:rsidRPr="00DC11F5">
              <w:rPr>
                <w:b/>
                <w:bCs/>
                <w:i/>
                <w:iCs/>
              </w:rPr>
              <w:t>Формы обучения</w:t>
            </w:r>
          </w:p>
        </w:tc>
      </w:tr>
      <w:tr w:rsidR="00BA5E7A" w:rsidRPr="00DC11F5" w:rsidTr="006C5C56">
        <w:trPr>
          <w:trHeight w:val="1"/>
        </w:trPr>
        <w:tc>
          <w:tcPr>
            <w:tcW w:w="65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spacing w:after="200" w:line="276" w:lineRule="auto"/>
              <w:rPr>
                <w:lang w:val="en-US"/>
              </w:rP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C5C56">
            <w:pPr>
              <w:jc w:val="center"/>
              <w:rPr>
                <w:lang w:val="en-US"/>
              </w:rPr>
            </w:pPr>
            <w:r>
              <w:rPr>
                <w:b/>
                <w:bCs/>
                <w:i/>
                <w:iCs/>
              </w:rPr>
              <w:t>Очно-з</w:t>
            </w:r>
            <w:r w:rsidRPr="00DC11F5">
              <w:rPr>
                <w:b/>
                <w:bCs/>
                <w:i/>
                <w:iCs/>
              </w:rPr>
              <w:t>аочная</w:t>
            </w:r>
          </w:p>
        </w:tc>
      </w:tr>
      <w:tr w:rsidR="00BA5E7A" w:rsidRPr="00DC11F5" w:rsidTr="006C5C56">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both"/>
            </w:pPr>
            <w:r w:rsidRPr="00DC11F5">
              <w:rPr>
                <w:b/>
                <w:bCs/>
              </w:rPr>
              <w:t>Общая трудоемкость</w:t>
            </w:r>
            <w:r w:rsidRPr="00DC11F5">
              <w:t>: зачетные единицы/часы</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8605EF" w:rsidRDefault="00BA5E7A" w:rsidP="00637074">
            <w:pPr>
              <w:jc w:val="center"/>
            </w:pPr>
            <w:r w:rsidRPr="008605EF">
              <w:t>2/72</w:t>
            </w:r>
          </w:p>
        </w:tc>
      </w:tr>
      <w:tr w:rsidR="00BA5E7A" w:rsidRPr="00DC11F5" w:rsidTr="006C5C56">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00306E">
            <w:pPr>
              <w:jc w:val="both"/>
              <w:rPr>
                <w:b/>
                <w:bCs/>
              </w:rPr>
            </w:pPr>
            <w:r w:rsidRPr="00DC11F5">
              <w:rPr>
                <w:b/>
                <w:bCs/>
              </w:rPr>
              <w:t>Семестр</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8605EF" w:rsidRDefault="00BA5E7A" w:rsidP="00637074">
            <w:pPr>
              <w:jc w:val="center"/>
            </w:pPr>
            <w:r w:rsidRPr="008605EF">
              <w:t>9</w:t>
            </w:r>
          </w:p>
        </w:tc>
      </w:tr>
      <w:tr w:rsidR="00BA5E7A" w:rsidRPr="00DC11F5" w:rsidTr="006C5C56">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both"/>
            </w:pPr>
            <w:r w:rsidRPr="00DC11F5">
              <w:rPr>
                <w:b/>
                <w:bCs/>
              </w:rPr>
              <w:t>Контактная работа с преподавателем</w:t>
            </w:r>
            <w:r w:rsidRPr="00DC11F5">
              <w:t>:</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8605EF" w:rsidRDefault="00BA5E7A" w:rsidP="00637074">
            <w:pPr>
              <w:jc w:val="center"/>
            </w:pPr>
          </w:p>
        </w:tc>
      </w:tr>
      <w:tr w:rsidR="00BA5E7A" w:rsidRPr="00DC11F5" w:rsidTr="006C5C5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A5E7A" w:rsidRPr="00DC11F5" w:rsidRDefault="00BA5E7A" w:rsidP="00637074">
            <w:pPr>
              <w:jc w:val="both"/>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0A5A62" w:rsidRDefault="00BA5E7A" w:rsidP="00637074">
            <w:pPr>
              <w:jc w:val="both"/>
            </w:pPr>
            <w:r>
              <w:t>Занятия лекционного типа -л</w:t>
            </w:r>
            <w:r w:rsidRPr="00DC11F5">
              <w:t>екционные занятия</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8605EF" w:rsidRDefault="00BA5E7A" w:rsidP="00637074">
            <w:pPr>
              <w:jc w:val="center"/>
            </w:pPr>
            <w:r w:rsidRPr="008605EF">
              <w:t>10</w:t>
            </w:r>
          </w:p>
        </w:tc>
      </w:tr>
      <w:tr w:rsidR="00BA5E7A" w:rsidRPr="00DC11F5" w:rsidTr="006C5C56">
        <w:trPr>
          <w:trHeight w:val="1"/>
        </w:trPr>
        <w:tc>
          <w:tcPr>
            <w:tcW w:w="250" w:type="dxa"/>
            <w:vMerge/>
            <w:tcBorders>
              <w:left w:val="single" w:sz="2" w:space="0" w:color="000000"/>
              <w:right w:val="single" w:sz="2" w:space="0" w:color="000000"/>
            </w:tcBorders>
            <w:shd w:val="clear" w:color="000000" w:fill="FFFFFF"/>
          </w:tcPr>
          <w:p w:rsidR="00BA5E7A" w:rsidRPr="00DC11F5" w:rsidRDefault="00BA5E7A" w:rsidP="000A5A62">
            <w:pPr>
              <w:spacing w:after="200" w:line="276" w:lineRule="auto"/>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00306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E7103B">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8605EF" w:rsidRDefault="00BA5E7A" w:rsidP="000A5A62">
            <w:pPr>
              <w:jc w:val="center"/>
            </w:pPr>
            <w:r w:rsidRPr="008605EF">
              <w:t>8</w:t>
            </w:r>
          </w:p>
        </w:tc>
      </w:tr>
      <w:tr w:rsidR="00BA5E7A" w:rsidRPr="00DC11F5" w:rsidTr="006C5C56">
        <w:trPr>
          <w:trHeight w:val="1"/>
        </w:trPr>
        <w:tc>
          <w:tcPr>
            <w:tcW w:w="250" w:type="dxa"/>
            <w:vMerge/>
            <w:tcBorders>
              <w:left w:val="single" w:sz="2" w:space="0" w:color="000000"/>
              <w:right w:val="single" w:sz="2" w:space="0" w:color="000000"/>
            </w:tcBorders>
            <w:shd w:val="clear" w:color="000000" w:fill="FFFFFF"/>
          </w:tcPr>
          <w:p w:rsidR="00BA5E7A" w:rsidRPr="00DC11F5" w:rsidRDefault="00BA5E7A" w:rsidP="000A5A62">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3F2293" w:rsidRDefault="00BA5E7A"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0A5A62" w:rsidRDefault="00BA5E7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00306E" w:rsidRDefault="00BA5E7A" w:rsidP="000A5A62">
            <w:pPr>
              <w:jc w:val="center"/>
              <w:rPr>
                <w:highlight w:val="yellow"/>
              </w:rPr>
            </w:pPr>
          </w:p>
        </w:tc>
      </w:tr>
      <w:tr w:rsidR="00BA5E7A" w:rsidRPr="00DC11F5" w:rsidTr="006C5C56">
        <w:trPr>
          <w:trHeight w:val="1"/>
        </w:trPr>
        <w:tc>
          <w:tcPr>
            <w:tcW w:w="250" w:type="dxa"/>
            <w:vMerge/>
            <w:tcBorders>
              <w:left w:val="single" w:sz="2" w:space="0" w:color="000000"/>
              <w:right w:val="single" w:sz="2" w:space="0" w:color="000000"/>
            </w:tcBorders>
            <w:shd w:val="clear" w:color="000000" w:fill="FFFFFF"/>
          </w:tcPr>
          <w:p w:rsidR="00BA5E7A" w:rsidRPr="00DC11F5" w:rsidRDefault="00BA5E7A" w:rsidP="000A5A62">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0A5A62">
            <w:pPr>
              <w:jc w:val="both"/>
            </w:pPr>
            <w:r>
              <w:t>Консультации</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FD2413" w:rsidRDefault="00BA5E7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00306E" w:rsidRDefault="00BA5E7A" w:rsidP="000A5A62">
            <w:pPr>
              <w:jc w:val="center"/>
              <w:rPr>
                <w:highlight w:val="yellow"/>
                <w:lang w:val="en-US"/>
              </w:rPr>
            </w:pPr>
          </w:p>
        </w:tc>
      </w:tr>
      <w:tr w:rsidR="00BA5E7A" w:rsidRPr="00DC11F5" w:rsidTr="006C5C56">
        <w:trPr>
          <w:trHeight w:val="1"/>
        </w:trPr>
        <w:tc>
          <w:tcPr>
            <w:tcW w:w="250" w:type="dxa"/>
            <w:vMerge/>
            <w:tcBorders>
              <w:left w:val="single" w:sz="2" w:space="0" w:color="000000"/>
              <w:right w:val="single" w:sz="2" w:space="0" w:color="000000"/>
            </w:tcBorders>
            <w:shd w:val="clear" w:color="000000" w:fill="FFFFFF"/>
          </w:tcPr>
          <w:p w:rsidR="00BA5E7A" w:rsidRPr="00DC11F5" w:rsidRDefault="00BA5E7A" w:rsidP="000A5A62">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BA5E7A" w:rsidRDefault="00BA5E7A" w:rsidP="000A5A62">
            <w:pPr>
              <w:jc w:val="both"/>
            </w:pPr>
            <w:r>
              <w:t>Курсовая работа</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Default="00BA5E7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00306E" w:rsidRDefault="00BA5E7A" w:rsidP="000A5A62">
            <w:pPr>
              <w:jc w:val="center"/>
              <w:rPr>
                <w:highlight w:val="yellow"/>
                <w:lang w:val="en-US"/>
              </w:rPr>
            </w:pPr>
          </w:p>
        </w:tc>
      </w:tr>
      <w:tr w:rsidR="00BA5E7A" w:rsidRPr="00DC11F5" w:rsidTr="006C5C56">
        <w:trPr>
          <w:trHeight w:val="1"/>
        </w:trPr>
        <w:tc>
          <w:tcPr>
            <w:tcW w:w="250" w:type="dxa"/>
            <w:vMerge/>
            <w:tcBorders>
              <w:left w:val="single" w:sz="2" w:space="0" w:color="000000"/>
              <w:right w:val="single" w:sz="2" w:space="0" w:color="000000"/>
            </w:tcBorders>
            <w:shd w:val="clear" w:color="000000" w:fill="FFFFFF"/>
          </w:tcPr>
          <w:p w:rsidR="00BA5E7A" w:rsidRPr="00DC11F5" w:rsidRDefault="00BA5E7A" w:rsidP="000A5A62">
            <w:pPr>
              <w:spacing w:after="200" w:line="276" w:lineRule="auto"/>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00306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B13684" w:rsidRDefault="00BA5E7A" w:rsidP="00A224BC">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00306E" w:rsidRDefault="00BA5E7A" w:rsidP="000A5A62">
            <w:pPr>
              <w:jc w:val="center"/>
              <w:rPr>
                <w:highlight w:val="yellow"/>
              </w:rPr>
            </w:pPr>
            <w:r w:rsidRPr="008605EF">
              <w:t>2</w:t>
            </w:r>
          </w:p>
        </w:tc>
      </w:tr>
      <w:tr w:rsidR="00BA5E7A" w:rsidRPr="00DC11F5" w:rsidTr="006C5C56">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0A5A62">
            <w:pPr>
              <w:jc w:val="both"/>
              <w:rPr>
                <w:lang w:val="en-US"/>
              </w:rPr>
            </w:pPr>
            <w:r w:rsidRPr="00DC11F5">
              <w:rPr>
                <w:b/>
                <w:bCs/>
              </w:rPr>
              <w:t>Самостоятельная работа</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AF3740">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00306E" w:rsidRDefault="00BA5E7A" w:rsidP="000A5A62">
            <w:pPr>
              <w:jc w:val="center"/>
              <w:rPr>
                <w:highlight w:val="yellow"/>
              </w:rPr>
            </w:pPr>
            <w:r w:rsidRPr="008605EF">
              <w:t>52</w:t>
            </w:r>
          </w:p>
        </w:tc>
      </w:tr>
    </w:tbl>
    <w:p w:rsidR="00BA5E7A" w:rsidRPr="00DC11F5" w:rsidRDefault="00BA5E7A" w:rsidP="001E43EC">
      <w:pPr>
        <w:ind w:left="360"/>
        <w:jc w:val="both"/>
      </w:pPr>
    </w:p>
    <w:p w:rsidR="00BA5E7A" w:rsidRPr="00DC11F5" w:rsidRDefault="00BA5E7A"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A5E7A" w:rsidRPr="00DC11F5" w:rsidRDefault="00BA5E7A" w:rsidP="00034A75">
      <w:pPr>
        <w:pStyle w:val="ListParagraph"/>
        <w:ind w:left="862"/>
        <w:rPr>
          <w:b/>
        </w:rPr>
      </w:pPr>
      <w:r w:rsidRPr="00DC11F5">
        <w:rPr>
          <w:b/>
        </w:rPr>
        <w:t>4.1Распределение часов по разделам/темам и видам работы</w:t>
      </w:r>
    </w:p>
    <w:p w:rsidR="00BA5E7A" w:rsidRPr="00DC11F5" w:rsidRDefault="00BA5E7A" w:rsidP="00A430D9">
      <w:pPr>
        <w:pStyle w:val="ListParagraph"/>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4110"/>
        <w:gridCol w:w="1299"/>
        <w:gridCol w:w="828"/>
        <w:gridCol w:w="10"/>
        <w:gridCol w:w="840"/>
        <w:gridCol w:w="30"/>
        <w:gridCol w:w="1965"/>
        <w:gridCol w:w="20"/>
      </w:tblGrid>
      <w:tr w:rsidR="00BA5E7A" w:rsidRPr="00DC11F5" w:rsidTr="00A224BC">
        <w:trPr>
          <w:gridAfter w:val="1"/>
          <w:wAfter w:w="20" w:type="dxa"/>
        </w:trPr>
        <w:tc>
          <w:tcPr>
            <w:tcW w:w="431" w:type="dxa"/>
            <w:vMerge w:val="restart"/>
          </w:tcPr>
          <w:p w:rsidR="00BA5E7A" w:rsidRPr="00542AD1" w:rsidRDefault="00BA5E7A" w:rsidP="00935672">
            <w:pPr>
              <w:jc w:val="center"/>
              <w:rPr>
                <w:b/>
              </w:rPr>
            </w:pPr>
          </w:p>
          <w:p w:rsidR="00BA5E7A" w:rsidRPr="00542AD1" w:rsidRDefault="00BA5E7A" w:rsidP="00935672">
            <w:pPr>
              <w:jc w:val="center"/>
              <w:rPr>
                <w:b/>
              </w:rPr>
            </w:pPr>
            <w:r w:rsidRPr="00542AD1">
              <w:rPr>
                <w:b/>
              </w:rPr>
              <w:t>№ п/п</w:t>
            </w:r>
          </w:p>
        </w:tc>
        <w:tc>
          <w:tcPr>
            <w:tcW w:w="4110" w:type="dxa"/>
            <w:vMerge w:val="restart"/>
          </w:tcPr>
          <w:p w:rsidR="00BA5E7A" w:rsidRPr="00542AD1" w:rsidRDefault="00BA5E7A" w:rsidP="00935672">
            <w:pPr>
              <w:jc w:val="center"/>
              <w:rPr>
                <w:b/>
              </w:rPr>
            </w:pPr>
          </w:p>
          <w:p w:rsidR="00BA5E7A" w:rsidRPr="00542AD1" w:rsidRDefault="00BA5E7A" w:rsidP="00935672">
            <w:pPr>
              <w:jc w:val="center"/>
              <w:rPr>
                <w:b/>
              </w:rPr>
            </w:pPr>
            <w:r w:rsidRPr="00542AD1">
              <w:rPr>
                <w:b/>
              </w:rPr>
              <w:t>Раздел/тема</w:t>
            </w:r>
          </w:p>
        </w:tc>
        <w:tc>
          <w:tcPr>
            <w:tcW w:w="4972" w:type="dxa"/>
            <w:gridSpan w:val="6"/>
          </w:tcPr>
          <w:p w:rsidR="00BA5E7A" w:rsidRPr="00542AD1" w:rsidRDefault="00BA5E7A" w:rsidP="00935672">
            <w:pPr>
              <w:jc w:val="center"/>
              <w:rPr>
                <w:b/>
              </w:rPr>
            </w:pPr>
            <w:r w:rsidRPr="00542AD1">
              <w:rPr>
                <w:b/>
              </w:rPr>
              <w:t>Виды учебной работы (в часах)</w:t>
            </w:r>
          </w:p>
        </w:tc>
      </w:tr>
      <w:tr w:rsidR="00BA5E7A" w:rsidRPr="00DC11F5" w:rsidTr="00A224BC">
        <w:trPr>
          <w:gridAfter w:val="1"/>
          <w:wAfter w:w="20" w:type="dxa"/>
        </w:trPr>
        <w:tc>
          <w:tcPr>
            <w:tcW w:w="431" w:type="dxa"/>
            <w:vMerge/>
          </w:tcPr>
          <w:p w:rsidR="00BA5E7A" w:rsidRPr="00DC11F5" w:rsidRDefault="00BA5E7A" w:rsidP="00935672">
            <w:pPr>
              <w:jc w:val="center"/>
              <w:rPr>
                <w:b/>
              </w:rPr>
            </w:pPr>
          </w:p>
        </w:tc>
        <w:tc>
          <w:tcPr>
            <w:tcW w:w="4110" w:type="dxa"/>
            <w:vMerge/>
          </w:tcPr>
          <w:p w:rsidR="00BA5E7A" w:rsidRPr="00DC11F5" w:rsidRDefault="00BA5E7A" w:rsidP="00935672">
            <w:pPr>
              <w:jc w:val="center"/>
              <w:rPr>
                <w:b/>
              </w:rPr>
            </w:pPr>
          </w:p>
        </w:tc>
        <w:tc>
          <w:tcPr>
            <w:tcW w:w="2977" w:type="dxa"/>
            <w:gridSpan w:val="4"/>
          </w:tcPr>
          <w:p w:rsidR="00BA5E7A" w:rsidRPr="00DC11F5" w:rsidRDefault="00BA5E7A" w:rsidP="00935672">
            <w:pPr>
              <w:jc w:val="center"/>
              <w:rPr>
                <w:b/>
              </w:rPr>
            </w:pPr>
            <w:r w:rsidRPr="00DC11F5">
              <w:rPr>
                <w:b/>
              </w:rPr>
              <w:t>Аудиторная работа</w:t>
            </w:r>
          </w:p>
        </w:tc>
        <w:tc>
          <w:tcPr>
            <w:tcW w:w="1995" w:type="dxa"/>
            <w:gridSpan w:val="2"/>
            <w:vMerge w:val="restart"/>
          </w:tcPr>
          <w:p w:rsidR="00BA5E7A" w:rsidRPr="00DC11F5" w:rsidRDefault="00BA5E7A" w:rsidP="00935672">
            <w:pPr>
              <w:jc w:val="center"/>
              <w:rPr>
                <w:b/>
              </w:rPr>
            </w:pPr>
            <w:r w:rsidRPr="00DC11F5">
              <w:rPr>
                <w:b/>
              </w:rPr>
              <w:t>Самостоятельная работа</w:t>
            </w:r>
          </w:p>
        </w:tc>
      </w:tr>
      <w:tr w:rsidR="00BA5E7A" w:rsidRPr="00DC11F5" w:rsidTr="00A224BC">
        <w:trPr>
          <w:gridAfter w:val="1"/>
          <w:wAfter w:w="20" w:type="dxa"/>
        </w:trPr>
        <w:tc>
          <w:tcPr>
            <w:tcW w:w="431" w:type="dxa"/>
            <w:vMerge/>
          </w:tcPr>
          <w:p w:rsidR="00BA5E7A" w:rsidRPr="00DC11F5" w:rsidRDefault="00BA5E7A" w:rsidP="00935672">
            <w:pPr>
              <w:jc w:val="both"/>
            </w:pPr>
          </w:p>
        </w:tc>
        <w:tc>
          <w:tcPr>
            <w:tcW w:w="4110" w:type="dxa"/>
            <w:vMerge/>
          </w:tcPr>
          <w:p w:rsidR="00BA5E7A" w:rsidRPr="00DC11F5" w:rsidRDefault="00BA5E7A" w:rsidP="00935672">
            <w:pPr>
              <w:jc w:val="both"/>
            </w:pPr>
          </w:p>
        </w:tc>
        <w:tc>
          <w:tcPr>
            <w:tcW w:w="1299" w:type="dxa"/>
          </w:tcPr>
          <w:p w:rsidR="00BA5E7A" w:rsidRPr="00DC11F5" w:rsidRDefault="00BA5E7A" w:rsidP="00935672">
            <w:pPr>
              <w:jc w:val="center"/>
              <w:rPr>
                <w:b/>
              </w:rPr>
            </w:pPr>
            <w:r w:rsidRPr="00DC11F5">
              <w:rPr>
                <w:b/>
              </w:rPr>
              <w:t>ЛЗ</w:t>
            </w:r>
          </w:p>
        </w:tc>
        <w:tc>
          <w:tcPr>
            <w:tcW w:w="838" w:type="dxa"/>
            <w:gridSpan w:val="2"/>
          </w:tcPr>
          <w:p w:rsidR="00BA5E7A" w:rsidRPr="00DC11F5" w:rsidRDefault="00BA5E7A" w:rsidP="00935672">
            <w:pPr>
              <w:jc w:val="center"/>
              <w:rPr>
                <w:b/>
              </w:rPr>
            </w:pPr>
            <w:r w:rsidRPr="00DC11F5">
              <w:rPr>
                <w:b/>
              </w:rPr>
              <w:t>ПЗ</w:t>
            </w:r>
          </w:p>
        </w:tc>
        <w:tc>
          <w:tcPr>
            <w:tcW w:w="840" w:type="dxa"/>
          </w:tcPr>
          <w:p w:rsidR="00BA5E7A" w:rsidRPr="00DC11F5" w:rsidRDefault="00BA5E7A" w:rsidP="00B97BE2">
            <w:pPr>
              <w:rPr>
                <w:b/>
              </w:rPr>
            </w:pPr>
            <w:r w:rsidRPr="00DC11F5">
              <w:rPr>
                <w:b/>
              </w:rPr>
              <w:t>ЛабЗ</w:t>
            </w:r>
          </w:p>
        </w:tc>
        <w:tc>
          <w:tcPr>
            <w:tcW w:w="1995" w:type="dxa"/>
            <w:gridSpan w:val="2"/>
            <w:vMerge/>
          </w:tcPr>
          <w:p w:rsidR="00BA5E7A" w:rsidRPr="00DC11F5" w:rsidRDefault="00BA5E7A" w:rsidP="00935672">
            <w:pPr>
              <w:jc w:val="both"/>
            </w:pPr>
          </w:p>
        </w:tc>
      </w:tr>
      <w:tr w:rsidR="00BA5E7A" w:rsidRPr="00DC11F5" w:rsidTr="00A224BC">
        <w:trPr>
          <w:gridAfter w:val="1"/>
          <w:wAfter w:w="20" w:type="dxa"/>
        </w:trPr>
        <w:tc>
          <w:tcPr>
            <w:tcW w:w="9513" w:type="dxa"/>
            <w:gridSpan w:val="8"/>
          </w:tcPr>
          <w:p w:rsidR="00BA5E7A" w:rsidRPr="00DC11F5" w:rsidRDefault="00BA5E7A" w:rsidP="00935672">
            <w:pPr>
              <w:jc w:val="center"/>
            </w:pPr>
            <w:r>
              <w:t>7 семестр</w:t>
            </w:r>
          </w:p>
        </w:tc>
      </w:tr>
      <w:tr w:rsidR="00BA5E7A" w:rsidRPr="00DC11F5" w:rsidTr="00A224BC">
        <w:tc>
          <w:tcPr>
            <w:tcW w:w="431" w:type="dxa"/>
          </w:tcPr>
          <w:p w:rsidR="00BA5E7A" w:rsidRPr="00DC11F5" w:rsidRDefault="00BA5E7A" w:rsidP="000D3718">
            <w:pPr>
              <w:pStyle w:val="ListParagraph"/>
              <w:numPr>
                <w:ilvl w:val="0"/>
                <w:numId w:val="8"/>
              </w:numPr>
              <w:ind w:left="0"/>
              <w:jc w:val="both"/>
            </w:pPr>
            <w:r>
              <w:t>1.</w:t>
            </w:r>
          </w:p>
        </w:tc>
        <w:tc>
          <w:tcPr>
            <w:tcW w:w="4110" w:type="dxa"/>
          </w:tcPr>
          <w:p w:rsidR="00BA5E7A" w:rsidRPr="00791C6C" w:rsidRDefault="00BA5E7A" w:rsidP="000D3718">
            <w:pPr>
              <w:jc w:val="both"/>
            </w:pPr>
            <w:r w:rsidRPr="00791C6C">
              <w:t>Теоретические основы этики как науки о морали. Основные проблемы теории морали</w:t>
            </w:r>
          </w:p>
        </w:tc>
        <w:tc>
          <w:tcPr>
            <w:tcW w:w="1299" w:type="dxa"/>
          </w:tcPr>
          <w:p w:rsidR="00BA5E7A" w:rsidRDefault="00BA5E7A" w:rsidP="000D3718">
            <w:pPr>
              <w:jc w:val="center"/>
            </w:pPr>
            <w:r>
              <w:t>2</w:t>
            </w:r>
          </w:p>
          <w:p w:rsidR="00BA5E7A" w:rsidRPr="00DC11F5" w:rsidRDefault="00BA5E7A" w:rsidP="000D3718">
            <w:pPr>
              <w:jc w:val="center"/>
            </w:pPr>
          </w:p>
        </w:tc>
        <w:tc>
          <w:tcPr>
            <w:tcW w:w="828" w:type="dxa"/>
          </w:tcPr>
          <w:p w:rsidR="00BA5E7A" w:rsidRPr="00DC11F5" w:rsidRDefault="00BA5E7A" w:rsidP="000D3718">
            <w:pPr>
              <w:jc w:val="center"/>
            </w:pPr>
            <w:r>
              <w:t>1</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0D3718">
            <w:pPr>
              <w:pStyle w:val="ListParagraph"/>
              <w:numPr>
                <w:ilvl w:val="0"/>
                <w:numId w:val="8"/>
              </w:numPr>
              <w:ind w:left="0"/>
              <w:jc w:val="both"/>
            </w:pPr>
            <w:r>
              <w:t>2.</w:t>
            </w:r>
          </w:p>
        </w:tc>
        <w:tc>
          <w:tcPr>
            <w:tcW w:w="4110" w:type="dxa"/>
          </w:tcPr>
          <w:p w:rsidR="00BA5E7A" w:rsidRPr="00791C6C" w:rsidRDefault="00BA5E7A" w:rsidP="000D3718">
            <w:pPr>
              <w:jc w:val="both"/>
            </w:pPr>
            <w:r w:rsidRPr="00791C6C">
              <w:t>Основы профессиональной этики</w:t>
            </w:r>
          </w:p>
        </w:tc>
        <w:tc>
          <w:tcPr>
            <w:tcW w:w="1299" w:type="dxa"/>
          </w:tcPr>
          <w:p w:rsidR="00BA5E7A" w:rsidRPr="00DC11F5" w:rsidRDefault="00BA5E7A" w:rsidP="000D3718">
            <w:pPr>
              <w:jc w:val="center"/>
            </w:pPr>
            <w:r>
              <w:t>2</w:t>
            </w:r>
          </w:p>
        </w:tc>
        <w:tc>
          <w:tcPr>
            <w:tcW w:w="828" w:type="dxa"/>
          </w:tcPr>
          <w:p w:rsidR="00BA5E7A" w:rsidRPr="00DC11F5" w:rsidRDefault="00BA5E7A" w:rsidP="000D3718">
            <w:pPr>
              <w:jc w:val="center"/>
            </w:pPr>
            <w:r>
              <w:t>1</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0D3718">
            <w:pPr>
              <w:pStyle w:val="ListParagraph"/>
              <w:numPr>
                <w:ilvl w:val="0"/>
                <w:numId w:val="8"/>
              </w:numPr>
              <w:ind w:left="0"/>
              <w:jc w:val="both"/>
            </w:pPr>
            <w:r>
              <w:t>3.</w:t>
            </w:r>
          </w:p>
        </w:tc>
        <w:tc>
          <w:tcPr>
            <w:tcW w:w="4110" w:type="dxa"/>
          </w:tcPr>
          <w:p w:rsidR="00BA5E7A" w:rsidRPr="00791C6C" w:rsidRDefault="00BA5E7A" w:rsidP="000D3718">
            <w:pPr>
              <w:jc w:val="both"/>
            </w:pPr>
            <w:r w:rsidRPr="00791C6C">
              <w:t>Этика и экономика: этические аспекты экономической деятельности</w:t>
            </w:r>
          </w:p>
        </w:tc>
        <w:tc>
          <w:tcPr>
            <w:tcW w:w="1299" w:type="dxa"/>
          </w:tcPr>
          <w:p w:rsidR="00BA5E7A" w:rsidRDefault="00BA5E7A" w:rsidP="000D3718">
            <w:pPr>
              <w:jc w:val="center"/>
            </w:pPr>
            <w:r>
              <w:t>2</w:t>
            </w:r>
          </w:p>
        </w:tc>
        <w:tc>
          <w:tcPr>
            <w:tcW w:w="828" w:type="dxa"/>
          </w:tcPr>
          <w:p w:rsidR="00BA5E7A" w:rsidRDefault="00BA5E7A" w:rsidP="000D3718">
            <w:pPr>
              <w:jc w:val="center"/>
            </w:pPr>
            <w:r>
              <w:t>2</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0D3718">
            <w:pPr>
              <w:pStyle w:val="ListParagraph"/>
              <w:numPr>
                <w:ilvl w:val="0"/>
                <w:numId w:val="8"/>
              </w:numPr>
              <w:ind w:left="0"/>
              <w:jc w:val="both"/>
            </w:pPr>
            <w:r>
              <w:t>4.</w:t>
            </w:r>
          </w:p>
        </w:tc>
        <w:tc>
          <w:tcPr>
            <w:tcW w:w="4110" w:type="dxa"/>
          </w:tcPr>
          <w:p w:rsidR="00BA5E7A" w:rsidRPr="00791C6C" w:rsidRDefault="00BA5E7A" w:rsidP="000D3718">
            <w:pPr>
              <w:jc w:val="both"/>
            </w:pPr>
            <w:r w:rsidRPr="00791C6C">
              <w:t>Профессиональная этика как регулятор взаимоотношения в деловой среде: предмет и специфика</w:t>
            </w:r>
          </w:p>
        </w:tc>
        <w:tc>
          <w:tcPr>
            <w:tcW w:w="1299" w:type="dxa"/>
          </w:tcPr>
          <w:p w:rsidR="00BA5E7A" w:rsidRDefault="00BA5E7A" w:rsidP="000D3718">
            <w:pPr>
              <w:jc w:val="center"/>
            </w:pPr>
            <w:r>
              <w:t>2</w:t>
            </w:r>
          </w:p>
        </w:tc>
        <w:tc>
          <w:tcPr>
            <w:tcW w:w="828" w:type="dxa"/>
          </w:tcPr>
          <w:p w:rsidR="00BA5E7A" w:rsidRDefault="00BA5E7A" w:rsidP="000D3718">
            <w:pPr>
              <w:jc w:val="center"/>
            </w:pPr>
            <w:r>
              <w:t>2</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0D3718">
            <w:pPr>
              <w:pStyle w:val="ListParagraph"/>
              <w:numPr>
                <w:ilvl w:val="0"/>
                <w:numId w:val="8"/>
              </w:numPr>
              <w:ind w:left="0"/>
              <w:jc w:val="both"/>
            </w:pPr>
            <w:r>
              <w:t>5.</w:t>
            </w:r>
          </w:p>
        </w:tc>
        <w:tc>
          <w:tcPr>
            <w:tcW w:w="4110" w:type="dxa"/>
          </w:tcPr>
          <w:p w:rsidR="00BA5E7A" w:rsidRPr="00791C6C" w:rsidRDefault="00BA5E7A" w:rsidP="000D3718">
            <w:pPr>
              <w:jc w:val="both"/>
            </w:pPr>
            <w:r w:rsidRPr="00791C6C">
              <w:t>Принципы и нормы профессиональной этики</w:t>
            </w:r>
          </w:p>
        </w:tc>
        <w:tc>
          <w:tcPr>
            <w:tcW w:w="1299" w:type="dxa"/>
          </w:tcPr>
          <w:p w:rsidR="00BA5E7A" w:rsidRDefault="00BA5E7A" w:rsidP="000D3718">
            <w:pPr>
              <w:jc w:val="center"/>
            </w:pPr>
            <w:r>
              <w:t>2</w:t>
            </w:r>
          </w:p>
        </w:tc>
        <w:tc>
          <w:tcPr>
            <w:tcW w:w="828" w:type="dxa"/>
          </w:tcPr>
          <w:p w:rsidR="00BA5E7A" w:rsidRDefault="00BA5E7A" w:rsidP="000D3718">
            <w:pPr>
              <w:jc w:val="center"/>
            </w:pPr>
            <w:r>
              <w:t>2</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0D3718">
            <w:pPr>
              <w:jc w:val="both"/>
            </w:pPr>
            <w:r>
              <w:t>6.</w:t>
            </w:r>
          </w:p>
        </w:tc>
        <w:tc>
          <w:tcPr>
            <w:tcW w:w="4110" w:type="dxa"/>
          </w:tcPr>
          <w:p w:rsidR="00BA5E7A" w:rsidRPr="00791C6C" w:rsidRDefault="00BA5E7A" w:rsidP="000D3718">
            <w:pPr>
              <w:jc w:val="both"/>
            </w:pPr>
            <w:r w:rsidRPr="00791C6C">
              <w:t>Моральные и этические проблемы профессиональной этики</w:t>
            </w:r>
          </w:p>
        </w:tc>
        <w:tc>
          <w:tcPr>
            <w:tcW w:w="1299" w:type="dxa"/>
          </w:tcPr>
          <w:p w:rsidR="00BA5E7A" w:rsidRDefault="00BA5E7A" w:rsidP="000D3718">
            <w:pPr>
              <w:jc w:val="center"/>
            </w:pPr>
            <w:r>
              <w:t>2</w:t>
            </w:r>
          </w:p>
        </w:tc>
        <w:tc>
          <w:tcPr>
            <w:tcW w:w="828" w:type="dxa"/>
          </w:tcPr>
          <w:p w:rsidR="00BA5E7A" w:rsidRDefault="00BA5E7A" w:rsidP="000D3718">
            <w:pPr>
              <w:jc w:val="center"/>
            </w:pPr>
            <w:r>
              <w:t>2</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0D3718">
            <w:pPr>
              <w:jc w:val="both"/>
            </w:pPr>
            <w:r>
              <w:t>7.</w:t>
            </w:r>
          </w:p>
        </w:tc>
        <w:tc>
          <w:tcPr>
            <w:tcW w:w="4110" w:type="dxa"/>
          </w:tcPr>
          <w:p w:rsidR="00BA5E7A" w:rsidRPr="00791C6C" w:rsidRDefault="00BA5E7A" w:rsidP="000D3718">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299" w:type="dxa"/>
          </w:tcPr>
          <w:p w:rsidR="00BA5E7A" w:rsidRDefault="00BA5E7A" w:rsidP="000D3718">
            <w:pPr>
              <w:jc w:val="center"/>
            </w:pPr>
            <w:r>
              <w:t>2</w:t>
            </w:r>
          </w:p>
        </w:tc>
        <w:tc>
          <w:tcPr>
            <w:tcW w:w="828" w:type="dxa"/>
          </w:tcPr>
          <w:p w:rsidR="00BA5E7A" w:rsidRDefault="00BA5E7A" w:rsidP="000D3718">
            <w:pPr>
              <w:jc w:val="center"/>
            </w:pPr>
            <w:r>
              <w:t>2</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0D3718">
            <w:pPr>
              <w:jc w:val="both"/>
            </w:pPr>
            <w:r>
              <w:t>8.</w:t>
            </w:r>
          </w:p>
        </w:tc>
        <w:tc>
          <w:tcPr>
            <w:tcW w:w="4110" w:type="dxa"/>
          </w:tcPr>
          <w:p w:rsidR="00BA5E7A" w:rsidRPr="00791C6C" w:rsidRDefault="00BA5E7A" w:rsidP="000D3718">
            <w:r w:rsidRPr="00791C6C">
              <w:t>Нарушения этики бизнеса и их социальные последствия</w:t>
            </w:r>
          </w:p>
        </w:tc>
        <w:tc>
          <w:tcPr>
            <w:tcW w:w="1299" w:type="dxa"/>
          </w:tcPr>
          <w:p w:rsidR="00BA5E7A" w:rsidRDefault="00BA5E7A" w:rsidP="000D3718">
            <w:pPr>
              <w:jc w:val="center"/>
            </w:pPr>
            <w:r>
              <w:t>2</w:t>
            </w:r>
          </w:p>
        </w:tc>
        <w:tc>
          <w:tcPr>
            <w:tcW w:w="828" w:type="dxa"/>
          </w:tcPr>
          <w:p w:rsidR="00BA5E7A" w:rsidRDefault="00BA5E7A" w:rsidP="000D3718">
            <w:pPr>
              <w:jc w:val="center"/>
            </w:pPr>
            <w:r>
              <w:t>2</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4A1D5E">
            <w:pPr>
              <w:jc w:val="both"/>
            </w:pPr>
            <w:r>
              <w:t>9.</w:t>
            </w:r>
          </w:p>
        </w:tc>
        <w:tc>
          <w:tcPr>
            <w:tcW w:w="4110" w:type="dxa"/>
          </w:tcPr>
          <w:p w:rsidR="00BA5E7A" w:rsidRPr="00791C6C" w:rsidRDefault="00BA5E7A" w:rsidP="004A1D5E">
            <w:r w:rsidRPr="00791C6C">
              <w:t>Деловой этикет</w:t>
            </w:r>
          </w:p>
        </w:tc>
        <w:tc>
          <w:tcPr>
            <w:tcW w:w="1299" w:type="dxa"/>
          </w:tcPr>
          <w:p w:rsidR="00BA5E7A" w:rsidRDefault="00BA5E7A" w:rsidP="0026408C">
            <w:pPr>
              <w:jc w:val="center"/>
            </w:pPr>
            <w:r>
              <w:t>2</w:t>
            </w:r>
          </w:p>
        </w:tc>
        <w:tc>
          <w:tcPr>
            <w:tcW w:w="828" w:type="dxa"/>
          </w:tcPr>
          <w:p w:rsidR="00BA5E7A" w:rsidRDefault="00BA5E7A" w:rsidP="0026408C">
            <w:pPr>
              <w:jc w:val="center"/>
            </w:pPr>
            <w:r>
              <w:t>2</w:t>
            </w:r>
          </w:p>
        </w:tc>
        <w:tc>
          <w:tcPr>
            <w:tcW w:w="880" w:type="dxa"/>
            <w:gridSpan w:val="3"/>
          </w:tcPr>
          <w:p w:rsidR="00BA5E7A" w:rsidRPr="00DC11F5" w:rsidRDefault="00BA5E7A" w:rsidP="000D3718">
            <w:pPr>
              <w:jc w:val="center"/>
            </w:pPr>
          </w:p>
        </w:tc>
        <w:tc>
          <w:tcPr>
            <w:tcW w:w="1985" w:type="dxa"/>
            <w:gridSpan w:val="2"/>
          </w:tcPr>
          <w:p w:rsidR="00BA5E7A" w:rsidRDefault="00BA5E7A" w:rsidP="000D3718">
            <w:pPr>
              <w:jc w:val="center"/>
            </w:pPr>
            <w:r>
              <w:t>4</w:t>
            </w:r>
          </w:p>
        </w:tc>
      </w:tr>
      <w:tr w:rsidR="00BA5E7A" w:rsidRPr="00DC11F5" w:rsidTr="00A224BC">
        <w:tc>
          <w:tcPr>
            <w:tcW w:w="431" w:type="dxa"/>
          </w:tcPr>
          <w:p w:rsidR="00BA5E7A" w:rsidRDefault="00BA5E7A" w:rsidP="004A1D5E">
            <w:pPr>
              <w:jc w:val="both"/>
            </w:pPr>
          </w:p>
        </w:tc>
        <w:tc>
          <w:tcPr>
            <w:tcW w:w="4110" w:type="dxa"/>
          </w:tcPr>
          <w:p w:rsidR="00BA5E7A" w:rsidRPr="00791C6C" w:rsidRDefault="00BA5E7A" w:rsidP="004A1D5E">
            <w:r>
              <w:t>Итого</w:t>
            </w:r>
          </w:p>
        </w:tc>
        <w:tc>
          <w:tcPr>
            <w:tcW w:w="1299" w:type="dxa"/>
          </w:tcPr>
          <w:p w:rsidR="00BA5E7A" w:rsidRDefault="00BA5E7A" w:rsidP="0026408C">
            <w:pPr>
              <w:jc w:val="center"/>
            </w:pPr>
            <w:r>
              <w:t>18</w:t>
            </w:r>
          </w:p>
        </w:tc>
        <w:tc>
          <w:tcPr>
            <w:tcW w:w="828" w:type="dxa"/>
          </w:tcPr>
          <w:p w:rsidR="00BA5E7A" w:rsidRDefault="00BA5E7A" w:rsidP="0026408C">
            <w:pPr>
              <w:jc w:val="center"/>
            </w:pPr>
            <w:r>
              <w:t>16</w:t>
            </w:r>
          </w:p>
        </w:tc>
        <w:tc>
          <w:tcPr>
            <w:tcW w:w="880" w:type="dxa"/>
            <w:gridSpan w:val="3"/>
          </w:tcPr>
          <w:p w:rsidR="00BA5E7A" w:rsidRPr="00DC11F5" w:rsidRDefault="00BA5E7A" w:rsidP="000D3718">
            <w:pPr>
              <w:jc w:val="center"/>
            </w:pPr>
          </w:p>
        </w:tc>
        <w:tc>
          <w:tcPr>
            <w:tcW w:w="1985" w:type="dxa"/>
            <w:gridSpan w:val="2"/>
          </w:tcPr>
          <w:p w:rsidR="00BA5E7A" w:rsidRDefault="00BA5E7A" w:rsidP="000D3718">
            <w:pPr>
              <w:jc w:val="center"/>
            </w:pPr>
            <w:r>
              <w:t>36</w:t>
            </w:r>
          </w:p>
        </w:tc>
      </w:tr>
    </w:tbl>
    <w:p w:rsidR="00BA5E7A" w:rsidRDefault="00BA5E7A" w:rsidP="002900BE">
      <w:pPr>
        <w:autoSpaceDE w:val="0"/>
        <w:autoSpaceDN w:val="0"/>
        <w:adjustRightInd w:val="0"/>
        <w:ind w:left="360"/>
        <w:jc w:val="both"/>
      </w:pPr>
    </w:p>
    <w:p w:rsidR="00BA5E7A" w:rsidRDefault="00BA5E7A" w:rsidP="00F0399E">
      <w:pPr>
        <w:pStyle w:val="ListParagraph"/>
        <w:numPr>
          <w:ilvl w:val="2"/>
          <w:numId w:val="6"/>
        </w:numPr>
        <w:jc w:val="both"/>
        <w:rPr>
          <w:b/>
        </w:rPr>
      </w:pPr>
      <w:r>
        <w:rPr>
          <w:b/>
        </w:rPr>
        <w:t>Очно-з</w:t>
      </w:r>
      <w:r w:rsidRPr="001E2AB0">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4110"/>
        <w:gridCol w:w="1299"/>
        <w:gridCol w:w="828"/>
        <w:gridCol w:w="10"/>
        <w:gridCol w:w="840"/>
        <w:gridCol w:w="30"/>
        <w:gridCol w:w="1965"/>
        <w:gridCol w:w="20"/>
      </w:tblGrid>
      <w:tr w:rsidR="00BA5E7A" w:rsidRPr="00542AD1" w:rsidTr="0051711D">
        <w:trPr>
          <w:gridAfter w:val="1"/>
          <w:wAfter w:w="20" w:type="dxa"/>
        </w:trPr>
        <w:tc>
          <w:tcPr>
            <w:tcW w:w="431" w:type="dxa"/>
            <w:vMerge w:val="restart"/>
          </w:tcPr>
          <w:p w:rsidR="00BA5E7A" w:rsidRPr="00542AD1" w:rsidRDefault="00BA5E7A" w:rsidP="0051711D">
            <w:pPr>
              <w:jc w:val="center"/>
              <w:rPr>
                <w:b/>
              </w:rPr>
            </w:pPr>
          </w:p>
          <w:p w:rsidR="00BA5E7A" w:rsidRPr="00542AD1" w:rsidRDefault="00BA5E7A" w:rsidP="0051711D">
            <w:pPr>
              <w:jc w:val="center"/>
              <w:rPr>
                <w:b/>
              </w:rPr>
            </w:pPr>
            <w:r w:rsidRPr="00542AD1">
              <w:rPr>
                <w:b/>
              </w:rPr>
              <w:t>№ п/п</w:t>
            </w:r>
          </w:p>
        </w:tc>
        <w:tc>
          <w:tcPr>
            <w:tcW w:w="4110" w:type="dxa"/>
            <w:vMerge w:val="restart"/>
          </w:tcPr>
          <w:p w:rsidR="00BA5E7A" w:rsidRPr="00542AD1" w:rsidRDefault="00BA5E7A" w:rsidP="0051711D">
            <w:pPr>
              <w:jc w:val="center"/>
              <w:rPr>
                <w:b/>
              </w:rPr>
            </w:pPr>
          </w:p>
          <w:p w:rsidR="00BA5E7A" w:rsidRPr="00542AD1" w:rsidRDefault="00BA5E7A" w:rsidP="0051711D">
            <w:pPr>
              <w:jc w:val="center"/>
              <w:rPr>
                <w:b/>
              </w:rPr>
            </w:pPr>
            <w:r w:rsidRPr="00542AD1">
              <w:rPr>
                <w:b/>
              </w:rPr>
              <w:t>Раздел/тема</w:t>
            </w:r>
          </w:p>
        </w:tc>
        <w:tc>
          <w:tcPr>
            <w:tcW w:w="4972" w:type="dxa"/>
            <w:gridSpan w:val="6"/>
          </w:tcPr>
          <w:p w:rsidR="00BA5E7A" w:rsidRPr="00542AD1" w:rsidRDefault="00BA5E7A" w:rsidP="0051711D">
            <w:pPr>
              <w:jc w:val="center"/>
              <w:rPr>
                <w:b/>
              </w:rPr>
            </w:pPr>
            <w:r w:rsidRPr="00542AD1">
              <w:rPr>
                <w:b/>
              </w:rPr>
              <w:t>Виды учебной работы (в часах)</w:t>
            </w:r>
          </w:p>
        </w:tc>
      </w:tr>
      <w:tr w:rsidR="00BA5E7A" w:rsidRPr="00DC11F5" w:rsidTr="0051711D">
        <w:trPr>
          <w:gridAfter w:val="1"/>
          <w:wAfter w:w="20" w:type="dxa"/>
        </w:trPr>
        <w:tc>
          <w:tcPr>
            <w:tcW w:w="431" w:type="dxa"/>
            <w:vMerge/>
          </w:tcPr>
          <w:p w:rsidR="00BA5E7A" w:rsidRPr="00DC11F5" w:rsidRDefault="00BA5E7A" w:rsidP="0051711D">
            <w:pPr>
              <w:jc w:val="center"/>
              <w:rPr>
                <w:b/>
              </w:rPr>
            </w:pPr>
          </w:p>
        </w:tc>
        <w:tc>
          <w:tcPr>
            <w:tcW w:w="4110" w:type="dxa"/>
            <w:vMerge/>
          </w:tcPr>
          <w:p w:rsidR="00BA5E7A" w:rsidRPr="00DC11F5" w:rsidRDefault="00BA5E7A" w:rsidP="0051711D">
            <w:pPr>
              <w:jc w:val="center"/>
              <w:rPr>
                <w:b/>
              </w:rPr>
            </w:pPr>
          </w:p>
        </w:tc>
        <w:tc>
          <w:tcPr>
            <w:tcW w:w="2977" w:type="dxa"/>
            <w:gridSpan w:val="4"/>
          </w:tcPr>
          <w:p w:rsidR="00BA5E7A" w:rsidRPr="00DC11F5" w:rsidRDefault="00BA5E7A" w:rsidP="0051711D">
            <w:pPr>
              <w:jc w:val="center"/>
              <w:rPr>
                <w:b/>
              </w:rPr>
            </w:pPr>
            <w:r w:rsidRPr="00DC11F5">
              <w:rPr>
                <w:b/>
              </w:rPr>
              <w:t>Аудиторная работа</w:t>
            </w:r>
          </w:p>
        </w:tc>
        <w:tc>
          <w:tcPr>
            <w:tcW w:w="1995" w:type="dxa"/>
            <w:gridSpan w:val="2"/>
            <w:vMerge w:val="restart"/>
          </w:tcPr>
          <w:p w:rsidR="00BA5E7A" w:rsidRPr="00DC11F5" w:rsidRDefault="00BA5E7A" w:rsidP="0051711D">
            <w:pPr>
              <w:jc w:val="center"/>
              <w:rPr>
                <w:b/>
              </w:rPr>
            </w:pPr>
            <w:r w:rsidRPr="00DC11F5">
              <w:rPr>
                <w:b/>
              </w:rPr>
              <w:t>Самостоятельная работа</w:t>
            </w:r>
          </w:p>
        </w:tc>
      </w:tr>
      <w:tr w:rsidR="00BA5E7A" w:rsidRPr="00DC11F5" w:rsidTr="0051711D">
        <w:trPr>
          <w:gridAfter w:val="1"/>
          <w:wAfter w:w="20" w:type="dxa"/>
        </w:trPr>
        <w:tc>
          <w:tcPr>
            <w:tcW w:w="431" w:type="dxa"/>
            <w:vMerge/>
          </w:tcPr>
          <w:p w:rsidR="00BA5E7A" w:rsidRPr="00DC11F5" w:rsidRDefault="00BA5E7A" w:rsidP="0051711D">
            <w:pPr>
              <w:jc w:val="both"/>
            </w:pPr>
          </w:p>
        </w:tc>
        <w:tc>
          <w:tcPr>
            <w:tcW w:w="4110" w:type="dxa"/>
            <w:vMerge/>
          </w:tcPr>
          <w:p w:rsidR="00BA5E7A" w:rsidRPr="00DC11F5" w:rsidRDefault="00BA5E7A" w:rsidP="0051711D">
            <w:pPr>
              <w:jc w:val="both"/>
            </w:pPr>
          </w:p>
        </w:tc>
        <w:tc>
          <w:tcPr>
            <w:tcW w:w="1299" w:type="dxa"/>
          </w:tcPr>
          <w:p w:rsidR="00BA5E7A" w:rsidRPr="00DC11F5" w:rsidRDefault="00BA5E7A" w:rsidP="0051711D">
            <w:pPr>
              <w:jc w:val="center"/>
              <w:rPr>
                <w:b/>
              </w:rPr>
            </w:pPr>
            <w:r w:rsidRPr="00DC11F5">
              <w:rPr>
                <w:b/>
              </w:rPr>
              <w:t>ЛЗ</w:t>
            </w:r>
          </w:p>
        </w:tc>
        <w:tc>
          <w:tcPr>
            <w:tcW w:w="838" w:type="dxa"/>
            <w:gridSpan w:val="2"/>
          </w:tcPr>
          <w:p w:rsidR="00BA5E7A" w:rsidRPr="00DC11F5" w:rsidRDefault="00BA5E7A" w:rsidP="0051711D">
            <w:pPr>
              <w:jc w:val="center"/>
              <w:rPr>
                <w:b/>
              </w:rPr>
            </w:pPr>
            <w:r w:rsidRPr="00DC11F5">
              <w:rPr>
                <w:b/>
              </w:rPr>
              <w:t>ПЗ</w:t>
            </w:r>
          </w:p>
        </w:tc>
        <w:tc>
          <w:tcPr>
            <w:tcW w:w="840" w:type="dxa"/>
          </w:tcPr>
          <w:p w:rsidR="00BA5E7A" w:rsidRPr="00DC11F5" w:rsidRDefault="00BA5E7A" w:rsidP="0051711D">
            <w:pPr>
              <w:rPr>
                <w:b/>
              </w:rPr>
            </w:pPr>
            <w:r w:rsidRPr="00DC11F5">
              <w:rPr>
                <w:b/>
              </w:rPr>
              <w:t>ЛабЗ</w:t>
            </w:r>
          </w:p>
        </w:tc>
        <w:tc>
          <w:tcPr>
            <w:tcW w:w="1995" w:type="dxa"/>
            <w:gridSpan w:val="2"/>
            <w:vMerge/>
          </w:tcPr>
          <w:p w:rsidR="00BA5E7A" w:rsidRPr="00DC11F5" w:rsidRDefault="00BA5E7A" w:rsidP="0051711D">
            <w:pPr>
              <w:jc w:val="both"/>
            </w:pPr>
          </w:p>
        </w:tc>
      </w:tr>
      <w:tr w:rsidR="00BA5E7A" w:rsidRPr="00DC11F5" w:rsidTr="0051711D">
        <w:trPr>
          <w:gridAfter w:val="1"/>
          <w:wAfter w:w="20" w:type="dxa"/>
        </w:trPr>
        <w:tc>
          <w:tcPr>
            <w:tcW w:w="9513" w:type="dxa"/>
            <w:gridSpan w:val="8"/>
          </w:tcPr>
          <w:p w:rsidR="00BA5E7A" w:rsidRPr="00DC11F5" w:rsidRDefault="00BA5E7A" w:rsidP="0051711D">
            <w:pPr>
              <w:jc w:val="center"/>
            </w:pPr>
            <w:r>
              <w:t>7 семестр</w:t>
            </w:r>
          </w:p>
        </w:tc>
      </w:tr>
      <w:tr w:rsidR="00BA5E7A" w:rsidRPr="00DC11F5" w:rsidTr="0051711D">
        <w:tc>
          <w:tcPr>
            <w:tcW w:w="431" w:type="dxa"/>
          </w:tcPr>
          <w:p w:rsidR="00BA5E7A" w:rsidRPr="00DC11F5" w:rsidRDefault="00BA5E7A" w:rsidP="0051711D">
            <w:pPr>
              <w:pStyle w:val="ListParagraph"/>
              <w:numPr>
                <w:ilvl w:val="0"/>
                <w:numId w:val="8"/>
              </w:numPr>
              <w:ind w:left="0"/>
              <w:jc w:val="both"/>
            </w:pPr>
            <w:r>
              <w:t>1.</w:t>
            </w:r>
          </w:p>
        </w:tc>
        <w:tc>
          <w:tcPr>
            <w:tcW w:w="4110" w:type="dxa"/>
          </w:tcPr>
          <w:p w:rsidR="00BA5E7A" w:rsidRPr="00791C6C" w:rsidRDefault="00BA5E7A" w:rsidP="0051711D">
            <w:pPr>
              <w:jc w:val="both"/>
            </w:pPr>
            <w:r w:rsidRPr="00791C6C">
              <w:t>Теоретические основы этики как науки о морали. Основные проблемы теории морали</w:t>
            </w:r>
          </w:p>
        </w:tc>
        <w:tc>
          <w:tcPr>
            <w:tcW w:w="1299" w:type="dxa"/>
          </w:tcPr>
          <w:p w:rsidR="00BA5E7A" w:rsidRPr="00DC11F5" w:rsidRDefault="00BA5E7A" w:rsidP="0051711D">
            <w:pPr>
              <w:jc w:val="center"/>
            </w:pPr>
            <w:r>
              <w:t>1</w:t>
            </w:r>
          </w:p>
        </w:tc>
        <w:tc>
          <w:tcPr>
            <w:tcW w:w="828" w:type="dxa"/>
          </w:tcPr>
          <w:p w:rsidR="00BA5E7A" w:rsidRPr="00DC11F5" w:rsidRDefault="00BA5E7A" w:rsidP="0051711D">
            <w:pPr>
              <w:jc w:val="center"/>
            </w:pPr>
            <w:r>
              <w:t>-</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5</w:t>
            </w:r>
          </w:p>
        </w:tc>
      </w:tr>
      <w:tr w:rsidR="00BA5E7A" w:rsidRPr="00DC11F5" w:rsidTr="0051711D">
        <w:tc>
          <w:tcPr>
            <w:tcW w:w="431" w:type="dxa"/>
          </w:tcPr>
          <w:p w:rsidR="00BA5E7A" w:rsidRDefault="00BA5E7A" w:rsidP="0051711D">
            <w:pPr>
              <w:pStyle w:val="ListParagraph"/>
              <w:numPr>
                <w:ilvl w:val="0"/>
                <w:numId w:val="8"/>
              </w:numPr>
              <w:ind w:left="0"/>
              <w:jc w:val="both"/>
            </w:pPr>
            <w:r>
              <w:t>2.</w:t>
            </w:r>
          </w:p>
        </w:tc>
        <w:tc>
          <w:tcPr>
            <w:tcW w:w="4110" w:type="dxa"/>
          </w:tcPr>
          <w:p w:rsidR="00BA5E7A" w:rsidRPr="00791C6C" w:rsidRDefault="00BA5E7A" w:rsidP="0051711D">
            <w:pPr>
              <w:jc w:val="both"/>
            </w:pPr>
            <w:r w:rsidRPr="00791C6C">
              <w:t>Основы профессиональной этики</w:t>
            </w:r>
          </w:p>
        </w:tc>
        <w:tc>
          <w:tcPr>
            <w:tcW w:w="1299" w:type="dxa"/>
          </w:tcPr>
          <w:p w:rsidR="00BA5E7A" w:rsidRPr="00DC11F5" w:rsidRDefault="00BA5E7A" w:rsidP="0051711D">
            <w:pPr>
              <w:jc w:val="center"/>
            </w:pPr>
            <w:r>
              <w:t>1</w:t>
            </w:r>
          </w:p>
        </w:tc>
        <w:tc>
          <w:tcPr>
            <w:tcW w:w="828" w:type="dxa"/>
          </w:tcPr>
          <w:p w:rsidR="00BA5E7A" w:rsidRPr="00DC11F5"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5</w:t>
            </w:r>
          </w:p>
        </w:tc>
      </w:tr>
      <w:tr w:rsidR="00BA5E7A" w:rsidRPr="00DC11F5" w:rsidTr="0051711D">
        <w:tc>
          <w:tcPr>
            <w:tcW w:w="431" w:type="dxa"/>
          </w:tcPr>
          <w:p w:rsidR="00BA5E7A" w:rsidRDefault="00BA5E7A" w:rsidP="0051711D">
            <w:pPr>
              <w:pStyle w:val="ListParagraph"/>
              <w:numPr>
                <w:ilvl w:val="0"/>
                <w:numId w:val="8"/>
              </w:numPr>
              <w:ind w:left="0"/>
              <w:jc w:val="both"/>
            </w:pPr>
            <w:r>
              <w:t>3.</w:t>
            </w:r>
          </w:p>
        </w:tc>
        <w:tc>
          <w:tcPr>
            <w:tcW w:w="4110" w:type="dxa"/>
          </w:tcPr>
          <w:p w:rsidR="00BA5E7A" w:rsidRPr="00791C6C" w:rsidRDefault="00BA5E7A" w:rsidP="0051711D">
            <w:pPr>
              <w:jc w:val="both"/>
            </w:pPr>
            <w:r w:rsidRPr="00791C6C">
              <w:t>Этика и экономика: этические аспекты экономической деятельности</w:t>
            </w:r>
          </w:p>
        </w:tc>
        <w:tc>
          <w:tcPr>
            <w:tcW w:w="1299" w:type="dxa"/>
          </w:tcPr>
          <w:p w:rsidR="00BA5E7A" w:rsidRDefault="00BA5E7A" w:rsidP="0051711D">
            <w:pPr>
              <w:jc w:val="center"/>
            </w:pPr>
            <w:r>
              <w:t>1</w:t>
            </w:r>
          </w:p>
        </w:tc>
        <w:tc>
          <w:tcPr>
            <w:tcW w:w="828" w:type="dxa"/>
          </w:tcPr>
          <w:p w:rsidR="00BA5E7A"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6</w:t>
            </w:r>
          </w:p>
        </w:tc>
      </w:tr>
      <w:tr w:rsidR="00BA5E7A" w:rsidRPr="00DC11F5" w:rsidTr="0051711D">
        <w:tc>
          <w:tcPr>
            <w:tcW w:w="431" w:type="dxa"/>
          </w:tcPr>
          <w:p w:rsidR="00BA5E7A" w:rsidRDefault="00BA5E7A" w:rsidP="0051711D">
            <w:pPr>
              <w:pStyle w:val="ListParagraph"/>
              <w:numPr>
                <w:ilvl w:val="0"/>
                <w:numId w:val="8"/>
              </w:numPr>
              <w:ind w:left="0"/>
              <w:jc w:val="both"/>
            </w:pPr>
            <w:r>
              <w:t>4.</w:t>
            </w:r>
          </w:p>
        </w:tc>
        <w:tc>
          <w:tcPr>
            <w:tcW w:w="4110" w:type="dxa"/>
          </w:tcPr>
          <w:p w:rsidR="00BA5E7A" w:rsidRPr="00791C6C" w:rsidRDefault="00BA5E7A" w:rsidP="0051711D">
            <w:pPr>
              <w:jc w:val="both"/>
            </w:pPr>
            <w:r w:rsidRPr="00791C6C">
              <w:t>Профессиональная этика как регулятор взаимоотношения в деловой среде: предмет и специфика</w:t>
            </w:r>
          </w:p>
        </w:tc>
        <w:tc>
          <w:tcPr>
            <w:tcW w:w="1299" w:type="dxa"/>
          </w:tcPr>
          <w:p w:rsidR="00BA5E7A" w:rsidRDefault="00BA5E7A" w:rsidP="0051711D">
            <w:pPr>
              <w:jc w:val="center"/>
            </w:pPr>
            <w:r>
              <w:t>1</w:t>
            </w:r>
          </w:p>
        </w:tc>
        <w:tc>
          <w:tcPr>
            <w:tcW w:w="828" w:type="dxa"/>
          </w:tcPr>
          <w:p w:rsidR="00BA5E7A"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6</w:t>
            </w:r>
          </w:p>
        </w:tc>
      </w:tr>
      <w:tr w:rsidR="00BA5E7A" w:rsidRPr="00DC11F5" w:rsidTr="0051711D">
        <w:tc>
          <w:tcPr>
            <w:tcW w:w="431" w:type="dxa"/>
          </w:tcPr>
          <w:p w:rsidR="00BA5E7A" w:rsidRDefault="00BA5E7A" w:rsidP="0051711D">
            <w:pPr>
              <w:pStyle w:val="ListParagraph"/>
              <w:numPr>
                <w:ilvl w:val="0"/>
                <w:numId w:val="8"/>
              </w:numPr>
              <w:ind w:left="0"/>
              <w:jc w:val="both"/>
            </w:pPr>
            <w:r>
              <w:t>5.</w:t>
            </w:r>
          </w:p>
        </w:tc>
        <w:tc>
          <w:tcPr>
            <w:tcW w:w="4110" w:type="dxa"/>
          </w:tcPr>
          <w:p w:rsidR="00BA5E7A" w:rsidRPr="00791C6C" w:rsidRDefault="00BA5E7A" w:rsidP="0051711D">
            <w:pPr>
              <w:jc w:val="both"/>
            </w:pPr>
            <w:r w:rsidRPr="00791C6C">
              <w:t>Принципы и нормы профессиональной этики</w:t>
            </w:r>
          </w:p>
        </w:tc>
        <w:tc>
          <w:tcPr>
            <w:tcW w:w="1299" w:type="dxa"/>
          </w:tcPr>
          <w:p w:rsidR="00BA5E7A" w:rsidRDefault="00BA5E7A" w:rsidP="0051711D">
            <w:pPr>
              <w:jc w:val="center"/>
            </w:pPr>
            <w:r>
              <w:t>1</w:t>
            </w:r>
          </w:p>
        </w:tc>
        <w:tc>
          <w:tcPr>
            <w:tcW w:w="828" w:type="dxa"/>
          </w:tcPr>
          <w:p w:rsidR="00BA5E7A"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6</w:t>
            </w:r>
          </w:p>
        </w:tc>
      </w:tr>
      <w:tr w:rsidR="00BA5E7A" w:rsidRPr="00DC11F5" w:rsidTr="0051711D">
        <w:tc>
          <w:tcPr>
            <w:tcW w:w="431" w:type="dxa"/>
          </w:tcPr>
          <w:p w:rsidR="00BA5E7A" w:rsidRDefault="00BA5E7A" w:rsidP="0051711D">
            <w:pPr>
              <w:jc w:val="both"/>
            </w:pPr>
            <w:r>
              <w:t>6.</w:t>
            </w:r>
          </w:p>
        </w:tc>
        <w:tc>
          <w:tcPr>
            <w:tcW w:w="4110" w:type="dxa"/>
          </w:tcPr>
          <w:p w:rsidR="00BA5E7A" w:rsidRPr="00791C6C" w:rsidRDefault="00BA5E7A" w:rsidP="0051711D">
            <w:pPr>
              <w:jc w:val="both"/>
            </w:pPr>
            <w:r w:rsidRPr="00791C6C">
              <w:t>Моральные и этические проблемы профессиональной этики</w:t>
            </w:r>
          </w:p>
        </w:tc>
        <w:tc>
          <w:tcPr>
            <w:tcW w:w="1299" w:type="dxa"/>
          </w:tcPr>
          <w:p w:rsidR="00BA5E7A" w:rsidRDefault="00BA5E7A" w:rsidP="0051711D">
            <w:pPr>
              <w:jc w:val="center"/>
            </w:pPr>
            <w:r>
              <w:t>1</w:t>
            </w:r>
          </w:p>
        </w:tc>
        <w:tc>
          <w:tcPr>
            <w:tcW w:w="828" w:type="dxa"/>
          </w:tcPr>
          <w:p w:rsidR="00BA5E7A"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6</w:t>
            </w:r>
          </w:p>
        </w:tc>
      </w:tr>
      <w:tr w:rsidR="00BA5E7A" w:rsidRPr="00DC11F5" w:rsidTr="0051711D">
        <w:tc>
          <w:tcPr>
            <w:tcW w:w="431" w:type="dxa"/>
          </w:tcPr>
          <w:p w:rsidR="00BA5E7A" w:rsidRDefault="00BA5E7A" w:rsidP="0051711D">
            <w:pPr>
              <w:jc w:val="both"/>
            </w:pPr>
            <w:r>
              <w:t>7.</w:t>
            </w:r>
          </w:p>
        </w:tc>
        <w:tc>
          <w:tcPr>
            <w:tcW w:w="4110" w:type="dxa"/>
          </w:tcPr>
          <w:p w:rsidR="00BA5E7A" w:rsidRPr="00791C6C" w:rsidRDefault="00BA5E7A" w:rsidP="0051711D">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299" w:type="dxa"/>
          </w:tcPr>
          <w:p w:rsidR="00BA5E7A" w:rsidRDefault="00BA5E7A" w:rsidP="0051711D">
            <w:pPr>
              <w:jc w:val="center"/>
            </w:pPr>
            <w:r>
              <w:t>1</w:t>
            </w:r>
          </w:p>
        </w:tc>
        <w:tc>
          <w:tcPr>
            <w:tcW w:w="828" w:type="dxa"/>
          </w:tcPr>
          <w:p w:rsidR="00BA5E7A"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6</w:t>
            </w:r>
          </w:p>
        </w:tc>
      </w:tr>
      <w:tr w:rsidR="00BA5E7A" w:rsidRPr="00DC11F5" w:rsidTr="0051711D">
        <w:tc>
          <w:tcPr>
            <w:tcW w:w="431" w:type="dxa"/>
          </w:tcPr>
          <w:p w:rsidR="00BA5E7A" w:rsidRDefault="00BA5E7A" w:rsidP="0051711D">
            <w:pPr>
              <w:jc w:val="both"/>
            </w:pPr>
            <w:r>
              <w:t>8.</w:t>
            </w:r>
          </w:p>
        </w:tc>
        <w:tc>
          <w:tcPr>
            <w:tcW w:w="4110" w:type="dxa"/>
          </w:tcPr>
          <w:p w:rsidR="00BA5E7A" w:rsidRPr="00791C6C" w:rsidRDefault="00BA5E7A" w:rsidP="0051711D">
            <w:r w:rsidRPr="00791C6C">
              <w:t>Нарушения этики бизнеса и их социальные последствия</w:t>
            </w:r>
          </w:p>
        </w:tc>
        <w:tc>
          <w:tcPr>
            <w:tcW w:w="1299" w:type="dxa"/>
          </w:tcPr>
          <w:p w:rsidR="00BA5E7A" w:rsidRDefault="00BA5E7A" w:rsidP="0051711D">
            <w:pPr>
              <w:jc w:val="center"/>
            </w:pPr>
            <w:r>
              <w:t>1</w:t>
            </w:r>
          </w:p>
        </w:tc>
        <w:tc>
          <w:tcPr>
            <w:tcW w:w="828" w:type="dxa"/>
          </w:tcPr>
          <w:p w:rsidR="00BA5E7A"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6</w:t>
            </w:r>
          </w:p>
        </w:tc>
      </w:tr>
      <w:tr w:rsidR="00BA5E7A" w:rsidTr="0051711D">
        <w:tc>
          <w:tcPr>
            <w:tcW w:w="431" w:type="dxa"/>
          </w:tcPr>
          <w:p w:rsidR="00BA5E7A" w:rsidRDefault="00BA5E7A" w:rsidP="0051711D">
            <w:pPr>
              <w:jc w:val="both"/>
            </w:pPr>
            <w:r>
              <w:t>9.</w:t>
            </w:r>
          </w:p>
        </w:tc>
        <w:tc>
          <w:tcPr>
            <w:tcW w:w="4110" w:type="dxa"/>
          </w:tcPr>
          <w:p w:rsidR="00BA5E7A" w:rsidRPr="00791C6C" w:rsidRDefault="00BA5E7A" w:rsidP="0051711D">
            <w:r w:rsidRPr="00791C6C">
              <w:t>Деловой этикет</w:t>
            </w:r>
          </w:p>
        </w:tc>
        <w:tc>
          <w:tcPr>
            <w:tcW w:w="1299" w:type="dxa"/>
          </w:tcPr>
          <w:p w:rsidR="00BA5E7A" w:rsidRDefault="00BA5E7A" w:rsidP="0051711D">
            <w:pPr>
              <w:jc w:val="center"/>
            </w:pPr>
            <w:r>
              <w:t>2</w:t>
            </w:r>
          </w:p>
        </w:tc>
        <w:tc>
          <w:tcPr>
            <w:tcW w:w="828" w:type="dxa"/>
          </w:tcPr>
          <w:p w:rsidR="00BA5E7A"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Default="00BA5E7A" w:rsidP="0051711D">
            <w:pPr>
              <w:jc w:val="center"/>
            </w:pPr>
            <w:r>
              <w:t>6</w:t>
            </w:r>
          </w:p>
        </w:tc>
      </w:tr>
      <w:tr w:rsidR="00BA5E7A" w:rsidTr="0051711D">
        <w:tc>
          <w:tcPr>
            <w:tcW w:w="431" w:type="dxa"/>
          </w:tcPr>
          <w:p w:rsidR="00BA5E7A" w:rsidRDefault="00BA5E7A" w:rsidP="0051711D">
            <w:pPr>
              <w:jc w:val="both"/>
            </w:pPr>
          </w:p>
        </w:tc>
        <w:tc>
          <w:tcPr>
            <w:tcW w:w="4110" w:type="dxa"/>
          </w:tcPr>
          <w:p w:rsidR="00BA5E7A" w:rsidRPr="00791C6C" w:rsidRDefault="00BA5E7A" w:rsidP="0051711D">
            <w:r>
              <w:t>Итого</w:t>
            </w:r>
          </w:p>
        </w:tc>
        <w:tc>
          <w:tcPr>
            <w:tcW w:w="1299" w:type="dxa"/>
          </w:tcPr>
          <w:p w:rsidR="00BA5E7A" w:rsidRDefault="00BA5E7A" w:rsidP="0051711D">
            <w:pPr>
              <w:jc w:val="center"/>
            </w:pPr>
            <w:r>
              <w:t>10</w:t>
            </w:r>
          </w:p>
        </w:tc>
        <w:tc>
          <w:tcPr>
            <w:tcW w:w="828" w:type="dxa"/>
          </w:tcPr>
          <w:p w:rsidR="00BA5E7A" w:rsidRDefault="00BA5E7A" w:rsidP="0051711D">
            <w:pPr>
              <w:jc w:val="center"/>
            </w:pPr>
            <w:r>
              <w:t>8</w:t>
            </w:r>
          </w:p>
        </w:tc>
        <w:tc>
          <w:tcPr>
            <w:tcW w:w="880" w:type="dxa"/>
            <w:gridSpan w:val="3"/>
          </w:tcPr>
          <w:p w:rsidR="00BA5E7A" w:rsidRPr="00DC11F5" w:rsidRDefault="00BA5E7A" w:rsidP="0051711D">
            <w:pPr>
              <w:jc w:val="center"/>
            </w:pPr>
          </w:p>
        </w:tc>
        <w:tc>
          <w:tcPr>
            <w:tcW w:w="1985" w:type="dxa"/>
            <w:gridSpan w:val="2"/>
          </w:tcPr>
          <w:p w:rsidR="00BA5E7A" w:rsidRDefault="00BA5E7A" w:rsidP="0051711D">
            <w:pPr>
              <w:jc w:val="center"/>
            </w:pPr>
            <w:r>
              <w:t>52</w:t>
            </w:r>
          </w:p>
        </w:tc>
      </w:tr>
    </w:tbl>
    <w:p w:rsidR="00BA5E7A" w:rsidRPr="001E2AB0" w:rsidRDefault="00BA5E7A" w:rsidP="00A224BC">
      <w:pPr>
        <w:pStyle w:val="ListParagraph"/>
        <w:ind w:left="1342"/>
        <w:jc w:val="both"/>
        <w:rPr>
          <w:b/>
        </w:rPr>
      </w:pPr>
    </w:p>
    <w:p w:rsidR="00BA5E7A" w:rsidRPr="00DC11F5" w:rsidRDefault="00BA5E7A" w:rsidP="00AB0B0B">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BA5E7A" w:rsidRPr="00DC11F5" w:rsidRDefault="00BA5E7A" w:rsidP="00AB0B0B">
      <w:pPr>
        <w:numPr>
          <w:ilvl w:val="2"/>
          <w:numId w:val="7"/>
        </w:numPr>
        <w:autoSpaceDE w:val="0"/>
        <w:autoSpaceDN w:val="0"/>
        <w:adjustRightInd w:val="0"/>
        <w:jc w:val="center"/>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A0"/>
      </w:tblPr>
      <w:tblGrid>
        <w:gridCol w:w="431"/>
        <w:gridCol w:w="3118"/>
        <w:gridCol w:w="6022"/>
      </w:tblGrid>
      <w:tr w:rsidR="00BA5E7A" w:rsidRPr="00DC11F5" w:rsidTr="002A5241">
        <w:tc>
          <w:tcPr>
            <w:tcW w:w="431" w:type="dxa"/>
          </w:tcPr>
          <w:p w:rsidR="00BA5E7A" w:rsidRPr="001069DB" w:rsidRDefault="00BA5E7A" w:rsidP="00935672">
            <w:pPr>
              <w:jc w:val="center"/>
              <w:rPr>
                <w:b/>
              </w:rPr>
            </w:pPr>
            <w:r w:rsidRPr="001069DB">
              <w:rPr>
                <w:b/>
              </w:rPr>
              <w:t>№ п/п</w:t>
            </w:r>
          </w:p>
        </w:tc>
        <w:tc>
          <w:tcPr>
            <w:tcW w:w="3118" w:type="dxa"/>
          </w:tcPr>
          <w:p w:rsidR="00BA5E7A" w:rsidRPr="001069DB" w:rsidRDefault="00BA5E7A" w:rsidP="00935672">
            <w:pPr>
              <w:jc w:val="center"/>
              <w:rPr>
                <w:b/>
              </w:rPr>
            </w:pPr>
            <w:r w:rsidRPr="001069DB">
              <w:rPr>
                <w:b/>
              </w:rPr>
              <w:t>Наименование темы (раздела) дисциплины</w:t>
            </w:r>
          </w:p>
        </w:tc>
        <w:tc>
          <w:tcPr>
            <w:tcW w:w="6022" w:type="dxa"/>
          </w:tcPr>
          <w:p w:rsidR="00BA5E7A" w:rsidRPr="001069DB" w:rsidRDefault="00BA5E7A" w:rsidP="009658B9">
            <w:pPr>
              <w:jc w:val="center"/>
              <w:rPr>
                <w:b/>
              </w:rPr>
            </w:pPr>
            <w:r w:rsidRPr="001069DB">
              <w:rPr>
                <w:b/>
              </w:rPr>
              <w:t>Содержание лекционного занятия</w:t>
            </w:r>
          </w:p>
        </w:tc>
      </w:tr>
      <w:tr w:rsidR="00BA5E7A" w:rsidRPr="00DC11F5" w:rsidTr="002A5241">
        <w:tc>
          <w:tcPr>
            <w:tcW w:w="431" w:type="dxa"/>
          </w:tcPr>
          <w:p w:rsidR="00BA5E7A" w:rsidRPr="007B023B" w:rsidRDefault="00BA5E7A" w:rsidP="002A5241">
            <w:r>
              <w:t>1.</w:t>
            </w:r>
          </w:p>
        </w:tc>
        <w:tc>
          <w:tcPr>
            <w:tcW w:w="3118" w:type="dxa"/>
          </w:tcPr>
          <w:p w:rsidR="00BA5E7A" w:rsidRPr="00791C6C" w:rsidRDefault="00BA5E7A" w:rsidP="00F0716B">
            <w:r w:rsidRPr="00791C6C">
              <w:t>Теоретические основы этики как науки о морали. Основные проблемы теории морали</w:t>
            </w:r>
          </w:p>
        </w:tc>
        <w:tc>
          <w:tcPr>
            <w:tcW w:w="6022" w:type="dxa"/>
          </w:tcPr>
          <w:p w:rsidR="00BA5E7A" w:rsidRPr="00791C6C" w:rsidRDefault="00BA5E7A" w:rsidP="00F0716B">
            <w:pPr>
              <w:jc w:val="both"/>
            </w:pPr>
            <w:r w:rsidRPr="00791C6C">
              <w:t>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Фрома. Понятие индивидуальной и социальной этики.</w:t>
            </w:r>
          </w:p>
        </w:tc>
      </w:tr>
      <w:tr w:rsidR="00BA5E7A" w:rsidRPr="00DC11F5" w:rsidTr="002A5241">
        <w:tc>
          <w:tcPr>
            <w:tcW w:w="431" w:type="dxa"/>
          </w:tcPr>
          <w:p w:rsidR="00BA5E7A" w:rsidRPr="007B023B" w:rsidRDefault="00BA5E7A" w:rsidP="002A5241">
            <w:r>
              <w:t>2.</w:t>
            </w:r>
          </w:p>
        </w:tc>
        <w:tc>
          <w:tcPr>
            <w:tcW w:w="3118" w:type="dxa"/>
          </w:tcPr>
          <w:p w:rsidR="00BA5E7A" w:rsidRPr="00791C6C" w:rsidRDefault="00BA5E7A" w:rsidP="00F0716B">
            <w:r w:rsidRPr="00791C6C">
              <w:t>Основы профессиональной этики</w:t>
            </w:r>
          </w:p>
        </w:tc>
        <w:tc>
          <w:tcPr>
            <w:tcW w:w="6022" w:type="dxa"/>
          </w:tcPr>
          <w:p w:rsidR="00BA5E7A" w:rsidRPr="00791C6C" w:rsidRDefault="00BA5E7A" w:rsidP="00F0716B">
            <w:pPr>
              <w:jc w:val="both"/>
            </w:pPr>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BA5E7A" w:rsidRPr="00DC11F5" w:rsidTr="002A5241">
        <w:trPr>
          <w:trHeight w:val="843"/>
        </w:trPr>
        <w:tc>
          <w:tcPr>
            <w:tcW w:w="431" w:type="dxa"/>
          </w:tcPr>
          <w:p w:rsidR="00BA5E7A" w:rsidRPr="007B023B" w:rsidRDefault="00BA5E7A" w:rsidP="00F0716B">
            <w:pPr>
              <w:pStyle w:val="ListParagraph"/>
              <w:numPr>
                <w:ilvl w:val="0"/>
                <w:numId w:val="9"/>
              </w:numPr>
              <w:ind w:left="0"/>
              <w:jc w:val="both"/>
            </w:pPr>
            <w:r w:rsidRPr="007B023B">
              <w:t>3</w:t>
            </w:r>
            <w:r>
              <w:t>.</w:t>
            </w:r>
          </w:p>
        </w:tc>
        <w:tc>
          <w:tcPr>
            <w:tcW w:w="3118" w:type="dxa"/>
          </w:tcPr>
          <w:p w:rsidR="00BA5E7A" w:rsidRPr="00791C6C" w:rsidRDefault="00BA5E7A" w:rsidP="00F0716B">
            <w:r w:rsidRPr="00791C6C">
              <w:t>Этика и экономика: этические аспекты экономической деятельности</w:t>
            </w:r>
          </w:p>
        </w:tc>
        <w:tc>
          <w:tcPr>
            <w:tcW w:w="6022" w:type="dxa"/>
          </w:tcPr>
          <w:p w:rsidR="00BA5E7A" w:rsidRPr="00791C6C" w:rsidRDefault="00BA5E7A" w:rsidP="00F0716B">
            <w:pPr>
              <w:jc w:val="both"/>
            </w:pPr>
            <w:r w:rsidRPr="00791C6C">
              <w:t>Обоснование предмета и сферы действия экономической этики. Государство и бизнес: этика отношений (мировой и российский опыт).</w:t>
            </w:r>
          </w:p>
        </w:tc>
      </w:tr>
      <w:tr w:rsidR="00BA5E7A" w:rsidRPr="00DC11F5" w:rsidTr="002A5241">
        <w:tc>
          <w:tcPr>
            <w:tcW w:w="431" w:type="dxa"/>
          </w:tcPr>
          <w:p w:rsidR="00BA5E7A" w:rsidRPr="007B023B" w:rsidRDefault="00BA5E7A" w:rsidP="00F0716B">
            <w:pPr>
              <w:pStyle w:val="ListParagraph"/>
              <w:numPr>
                <w:ilvl w:val="0"/>
                <w:numId w:val="9"/>
              </w:numPr>
              <w:ind w:left="0"/>
              <w:jc w:val="both"/>
            </w:pPr>
            <w:r w:rsidRPr="007B023B">
              <w:t>4</w:t>
            </w:r>
            <w:r>
              <w:t>.</w:t>
            </w:r>
          </w:p>
        </w:tc>
        <w:tc>
          <w:tcPr>
            <w:tcW w:w="3118" w:type="dxa"/>
          </w:tcPr>
          <w:p w:rsidR="00BA5E7A" w:rsidRPr="00791C6C" w:rsidRDefault="00BA5E7A" w:rsidP="00F0716B">
            <w:r w:rsidRPr="00791C6C">
              <w:t>Профессиональная этика как регулятор взаимоотношения в деловой среде: предмет и специфика</w:t>
            </w:r>
          </w:p>
        </w:tc>
        <w:tc>
          <w:tcPr>
            <w:tcW w:w="6022" w:type="dxa"/>
          </w:tcPr>
          <w:p w:rsidR="00BA5E7A" w:rsidRPr="00791C6C" w:rsidRDefault="00BA5E7A" w:rsidP="00F0716B">
            <w:pPr>
              <w:jc w:val="both"/>
            </w:pPr>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BA5E7A" w:rsidRPr="00DC11F5" w:rsidTr="002A5241">
        <w:tc>
          <w:tcPr>
            <w:tcW w:w="431" w:type="dxa"/>
          </w:tcPr>
          <w:p w:rsidR="00BA5E7A" w:rsidRPr="007B023B" w:rsidRDefault="00BA5E7A" w:rsidP="00F0716B">
            <w:pPr>
              <w:pStyle w:val="ListParagraph"/>
              <w:numPr>
                <w:ilvl w:val="0"/>
                <w:numId w:val="9"/>
              </w:numPr>
              <w:ind w:left="0"/>
              <w:jc w:val="both"/>
            </w:pPr>
            <w:r w:rsidRPr="007B023B">
              <w:t>5</w:t>
            </w:r>
            <w:r>
              <w:t>.</w:t>
            </w:r>
          </w:p>
        </w:tc>
        <w:tc>
          <w:tcPr>
            <w:tcW w:w="3118" w:type="dxa"/>
          </w:tcPr>
          <w:p w:rsidR="00BA5E7A" w:rsidRPr="00791C6C" w:rsidRDefault="00BA5E7A" w:rsidP="00F0716B">
            <w:r w:rsidRPr="00791C6C">
              <w:t>Принципы и нормы профессиональной этики</w:t>
            </w:r>
          </w:p>
        </w:tc>
        <w:tc>
          <w:tcPr>
            <w:tcW w:w="6022" w:type="dxa"/>
          </w:tcPr>
          <w:p w:rsidR="00BA5E7A" w:rsidRPr="00791C6C" w:rsidRDefault="00BA5E7A" w:rsidP="00F0716B">
            <w:pPr>
              <w:jc w:val="both"/>
            </w:pPr>
            <w:r w:rsidRPr="00791C6C">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BA5E7A" w:rsidRPr="00DC11F5" w:rsidTr="002A5241">
        <w:tc>
          <w:tcPr>
            <w:tcW w:w="431" w:type="dxa"/>
          </w:tcPr>
          <w:p w:rsidR="00BA5E7A" w:rsidRPr="007B023B" w:rsidRDefault="00BA5E7A" w:rsidP="00F0716B">
            <w:pPr>
              <w:pStyle w:val="ListParagraph"/>
              <w:numPr>
                <w:ilvl w:val="0"/>
                <w:numId w:val="9"/>
              </w:numPr>
              <w:ind w:left="0"/>
              <w:jc w:val="both"/>
            </w:pPr>
            <w:r w:rsidRPr="007B023B">
              <w:t>6</w:t>
            </w:r>
            <w:r>
              <w:t>.</w:t>
            </w:r>
          </w:p>
        </w:tc>
        <w:tc>
          <w:tcPr>
            <w:tcW w:w="3118" w:type="dxa"/>
          </w:tcPr>
          <w:p w:rsidR="00BA5E7A" w:rsidRPr="00791C6C" w:rsidRDefault="00BA5E7A" w:rsidP="00F0716B">
            <w:r w:rsidRPr="00791C6C">
              <w:t>Моральные и этические проблемы профессиональной этики</w:t>
            </w:r>
          </w:p>
        </w:tc>
        <w:tc>
          <w:tcPr>
            <w:tcW w:w="6022" w:type="dxa"/>
          </w:tcPr>
          <w:p w:rsidR="00BA5E7A" w:rsidRPr="00791C6C" w:rsidRDefault="00BA5E7A" w:rsidP="00F0716B">
            <w:pPr>
              <w:jc w:val="both"/>
            </w:pPr>
            <w:r w:rsidRPr="00791C6C">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BA5E7A" w:rsidRPr="00DC11F5" w:rsidTr="002A5241">
        <w:tc>
          <w:tcPr>
            <w:tcW w:w="431" w:type="dxa"/>
          </w:tcPr>
          <w:p w:rsidR="00BA5E7A" w:rsidRPr="007B023B" w:rsidRDefault="00BA5E7A" w:rsidP="00F0716B">
            <w:pPr>
              <w:pStyle w:val="ListParagraph"/>
              <w:numPr>
                <w:ilvl w:val="0"/>
                <w:numId w:val="9"/>
              </w:numPr>
              <w:ind w:left="0"/>
              <w:jc w:val="both"/>
            </w:pPr>
            <w:r w:rsidRPr="007B023B">
              <w:t>7</w:t>
            </w:r>
            <w:r>
              <w:t>.</w:t>
            </w:r>
          </w:p>
        </w:tc>
        <w:tc>
          <w:tcPr>
            <w:tcW w:w="3118" w:type="dxa"/>
          </w:tcPr>
          <w:p w:rsidR="00BA5E7A" w:rsidRPr="00791C6C" w:rsidRDefault="00BA5E7A" w:rsidP="00F0716B">
            <w:r w:rsidRPr="00791C6C">
              <w:t>Этические требования к руководителю и проблемы внедрения этических ценностей в деятельность организаций и предприятий</w:t>
            </w:r>
          </w:p>
        </w:tc>
        <w:tc>
          <w:tcPr>
            <w:tcW w:w="6022" w:type="dxa"/>
          </w:tcPr>
          <w:p w:rsidR="00BA5E7A" w:rsidRPr="00791C6C" w:rsidRDefault="00BA5E7A" w:rsidP="00F0716B">
            <w:pPr>
              <w:jc w:val="both"/>
            </w:pPr>
            <w:r w:rsidRPr="00791C6C">
              <w:t>Место и роль нравственных характеристик в профессиограмме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BA5E7A" w:rsidRPr="00DC11F5" w:rsidTr="002A5241">
        <w:tc>
          <w:tcPr>
            <w:tcW w:w="431" w:type="dxa"/>
          </w:tcPr>
          <w:p w:rsidR="00BA5E7A" w:rsidRPr="007B023B" w:rsidRDefault="00BA5E7A" w:rsidP="00F0716B">
            <w:pPr>
              <w:pStyle w:val="ListParagraph"/>
              <w:numPr>
                <w:ilvl w:val="0"/>
                <w:numId w:val="9"/>
              </w:numPr>
              <w:ind w:left="0"/>
              <w:jc w:val="both"/>
            </w:pPr>
            <w:r w:rsidRPr="007B023B">
              <w:t>8</w:t>
            </w:r>
            <w:r>
              <w:t>.</w:t>
            </w:r>
          </w:p>
        </w:tc>
        <w:tc>
          <w:tcPr>
            <w:tcW w:w="3118" w:type="dxa"/>
          </w:tcPr>
          <w:p w:rsidR="00BA5E7A" w:rsidRPr="00791C6C" w:rsidRDefault="00BA5E7A" w:rsidP="00F0716B">
            <w:r w:rsidRPr="00791C6C">
              <w:t>Нарушения этики бизнеса и их социальные последствия</w:t>
            </w:r>
          </w:p>
        </w:tc>
        <w:tc>
          <w:tcPr>
            <w:tcW w:w="6022" w:type="dxa"/>
          </w:tcPr>
          <w:p w:rsidR="00BA5E7A" w:rsidRPr="00791C6C" w:rsidRDefault="00BA5E7A" w:rsidP="00F0716B">
            <w:pPr>
              <w:tabs>
                <w:tab w:val="left" w:pos="240"/>
              </w:tabs>
              <w:jc w:val="both"/>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BA5E7A" w:rsidRPr="00791C6C" w:rsidRDefault="00BA5E7A" w:rsidP="00F0716B">
            <w:pPr>
              <w:jc w:val="both"/>
            </w:pPr>
            <w:r w:rsidRPr="00791C6C">
              <w:t>Фаворитизм. Моббинг. Харассмент.</w:t>
            </w:r>
          </w:p>
        </w:tc>
      </w:tr>
      <w:tr w:rsidR="00BA5E7A" w:rsidRPr="00DC11F5" w:rsidTr="002A5241">
        <w:tc>
          <w:tcPr>
            <w:tcW w:w="431" w:type="dxa"/>
          </w:tcPr>
          <w:p w:rsidR="00BA5E7A" w:rsidRPr="007B023B" w:rsidRDefault="00BA5E7A" w:rsidP="00F0716B">
            <w:pPr>
              <w:pStyle w:val="ListParagraph"/>
              <w:numPr>
                <w:ilvl w:val="0"/>
                <w:numId w:val="9"/>
              </w:numPr>
              <w:ind w:left="0"/>
              <w:jc w:val="both"/>
            </w:pPr>
            <w:r w:rsidRPr="007B023B">
              <w:t>9</w:t>
            </w:r>
            <w:r>
              <w:t>.</w:t>
            </w:r>
          </w:p>
        </w:tc>
        <w:tc>
          <w:tcPr>
            <w:tcW w:w="3118" w:type="dxa"/>
          </w:tcPr>
          <w:p w:rsidR="00BA5E7A" w:rsidRPr="00791C6C" w:rsidRDefault="00BA5E7A" w:rsidP="00F0716B">
            <w:r w:rsidRPr="00791C6C">
              <w:t>Деловой этикет</w:t>
            </w:r>
          </w:p>
        </w:tc>
        <w:tc>
          <w:tcPr>
            <w:tcW w:w="6022" w:type="dxa"/>
          </w:tcPr>
          <w:p w:rsidR="00BA5E7A" w:rsidRPr="00791C6C" w:rsidRDefault="00BA5E7A" w:rsidP="00F0716B">
            <w:pPr>
              <w:jc w:val="both"/>
            </w:pPr>
            <w:r w:rsidRPr="00791C6C">
              <w:t xml:space="preserve">Этикет как элемент культуры: гармония внутреннего и внешнего. </w:t>
            </w:r>
          </w:p>
          <w:p w:rsidR="00BA5E7A" w:rsidRPr="00791C6C" w:rsidRDefault="00BA5E7A" w:rsidP="00F0716B">
            <w:pPr>
              <w:jc w:val="both"/>
            </w:pPr>
            <w:r w:rsidRPr="00791C6C">
              <w:t xml:space="preserve">Нравственный смысл регуляции внешнего поведения человека в служебной ситуации. </w:t>
            </w:r>
          </w:p>
          <w:p w:rsidR="00BA5E7A" w:rsidRPr="00791C6C" w:rsidRDefault="00BA5E7A" w:rsidP="00F0716B">
            <w:pPr>
              <w:jc w:val="both"/>
            </w:pPr>
            <w:r w:rsidRPr="00791C6C">
              <w:t xml:space="preserve">Виды современного этикета деловых отношений. </w:t>
            </w:r>
          </w:p>
          <w:p w:rsidR="00BA5E7A" w:rsidRPr="00791C6C" w:rsidRDefault="00BA5E7A" w:rsidP="00F0716B">
            <w:pPr>
              <w:jc w:val="both"/>
            </w:pPr>
            <w:r w:rsidRPr="00791C6C">
              <w:t>Функции делового этикета. Дресс-код</w:t>
            </w:r>
          </w:p>
        </w:tc>
      </w:tr>
    </w:tbl>
    <w:p w:rsidR="00BA5E7A" w:rsidRPr="00DC11F5" w:rsidRDefault="00BA5E7A" w:rsidP="00D00133">
      <w:pPr>
        <w:autoSpaceDE w:val="0"/>
        <w:autoSpaceDN w:val="0"/>
        <w:adjustRightInd w:val="0"/>
        <w:jc w:val="center"/>
      </w:pPr>
    </w:p>
    <w:p w:rsidR="00BA5E7A" w:rsidRPr="00485B61" w:rsidRDefault="00BA5E7A" w:rsidP="00485B61">
      <w:pPr>
        <w:autoSpaceDE w:val="0"/>
        <w:autoSpaceDN w:val="0"/>
        <w:adjustRightInd w:val="0"/>
        <w:jc w:val="center"/>
        <w:rPr>
          <w:b/>
        </w:rPr>
      </w:pPr>
      <w:r w:rsidRPr="00485B61">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2551"/>
        <w:gridCol w:w="6589"/>
      </w:tblGrid>
      <w:tr w:rsidR="00BA5E7A" w:rsidRPr="002D0F2F" w:rsidTr="002A5241">
        <w:tc>
          <w:tcPr>
            <w:tcW w:w="431" w:type="dxa"/>
          </w:tcPr>
          <w:p w:rsidR="00BA5E7A" w:rsidRPr="00485B61" w:rsidRDefault="00BA5E7A" w:rsidP="00A96FF5">
            <w:pPr>
              <w:jc w:val="center"/>
              <w:rPr>
                <w:b/>
              </w:rPr>
            </w:pPr>
            <w:r w:rsidRPr="00485B61">
              <w:rPr>
                <w:b/>
              </w:rPr>
              <w:t>№ п/п</w:t>
            </w:r>
          </w:p>
        </w:tc>
        <w:tc>
          <w:tcPr>
            <w:tcW w:w="2551" w:type="dxa"/>
          </w:tcPr>
          <w:p w:rsidR="00BA5E7A" w:rsidRPr="00485B61" w:rsidRDefault="00BA5E7A" w:rsidP="00A96FF5">
            <w:pPr>
              <w:jc w:val="center"/>
              <w:rPr>
                <w:b/>
              </w:rPr>
            </w:pPr>
            <w:r w:rsidRPr="00485B61">
              <w:rPr>
                <w:b/>
              </w:rPr>
              <w:t>Наименование темы (раздела) дисциплины</w:t>
            </w:r>
          </w:p>
        </w:tc>
        <w:tc>
          <w:tcPr>
            <w:tcW w:w="6589" w:type="dxa"/>
          </w:tcPr>
          <w:p w:rsidR="00BA5E7A" w:rsidRPr="002D0F2F" w:rsidRDefault="00BA5E7A" w:rsidP="002D0F2F">
            <w:pPr>
              <w:jc w:val="center"/>
              <w:rPr>
                <w:b/>
              </w:rPr>
            </w:pPr>
            <w:r w:rsidRPr="00485B61">
              <w:rPr>
                <w:b/>
              </w:rPr>
              <w:t>Содержание практического занятия</w:t>
            </w:r>
          </w:p>
        </w:tc>
      </w:tr>
      <w:tr w:rsidR="00BA5E7A" w:rsidRPr="002D0F2F" w:rsidTr="002A5241">
        <w:tc>
          <w:tcPr>
            <w:tcW w:w="431" w:type="dxa"/>
          </w:tcPr>
          <w:p w:rsidR="00BA5E7A" w:rsidRPr="002D0F2F" w:rsidRDefault="00BA5E7A" w:rsidP="00485B61">
            <w:pPr>
              <w:pStyle w:val="ListParagraph"/>
              <w:ind w:left="0"/>
            </w:pPr>
            <w:r>
              <w:t>1.</w:t>
            </w:r>
          </w:p>
        </w:tc>
        <w:tc>
          <w:tcPr>
            <w:tcW w:w="2551" w:type="dxa"/>
          </w:tcPr>
          <w:p w:rsidR="00BA5E7A" w:rsidRPr="00791C6C" w:rsidRDefault="00BA5E7A" w:rsidP="00485B61">
            <w:r w:rsidRPr="00791C6C">
              <w:t>Теоретические основы этики как науки о морали. Основные проблемы теории морали</w:t>
            </w:r>
          </w:p>
        </w:tc>
        <w:tc>
          <w:tcPr>
            <w:tcW w:w="6589" w:type="dxa"/>
          </w:tcPr>
          <w:p w:rsidR="00BA5E7A" w:rsidRPr="00791C6C" w:rsidRDefault="00BA5E7A" w:rsidP="00485B61">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BA5E7A" w:rsidRPr="00791C6C" w:rsidRDefault="00BA5E7A" w:rsidP="00485B61">
            <w:pPr>
              <w:tabs>
                <w:tab w:val="left" w:pos="317"/>
              </w:tabs>
              <w:jc w:val="both"/>
              <w:rPr>
                <w:color w:val="000000"/>
              </w:rPr>
            </w:pPr>
            <w:r w:rsidRPr="00791C6C">
              <w:rPr>
                <w:color w:val="000000"/>
              </w:rPr>
              <w:t>Мораль и право. Особенность и сущность моральной регуляции.</w:t>
            </w:r>
          </w:p>
          <w:p w:rsidR="00BA5E7A" w:rsidRPr="00791C6C" w:rsidRDefault="00BA5E7A" w:rsidP="00485B61">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BA5E7A" w:rsidRPr="00791C6C" w:rsidRDefault="00BA5E7A" w:rsidP="00485B61">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BA5E7A" w:rsidRPr="00791C6C" w:rsidRDefault="00BA5E7A" w:rsidP="00485B61">
            <w:pPr>
              <w:pStyle w:val="FootnoteText"/>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BA5E7A" w:rsidRPr="00791C6C" w:rsidRDefault="00BA5E7A" w:rsidP="00485B61">
            <w:pPr>
              <w:pStyle w:val="FootnoteText"/>
              <w:tabs>
                <w:tab w:val="left" w:pos="286"/>
              </w:tabs>
              <w:jc w:val="both"/>
              <w:rPr>
                <w:color w:val="000000"/>
                <w:sz w:val="24"/>
                <w:szCs w:val="24"/>
              </w:rPr>
            </w:pPr>
            <w:r w:rsidRPr="00791C6C">
              <w:rPr>
                <w:color w:val="000000"/>
                <w:sz w:val="24"/>
                <w:szCs w:val="24"/>
              </w:rPr>
              <w:t>Особенности гуманистической и авторитарной этики. Этическая теория Э. Фромма.</w:t>
            </w:r>
          </w:p>
          <w:p w:rsidR="00BA5E7A" w:rsidRPr="00791C6C" w:rsidRDefault="00BA5E7A" w:rsidP="00485B61">
            <w:pPr>
              <w:pStyle w:val="FootnoteText"/>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BA5E7A" w:rsidRPr="002D0F2F" w:rsidTr="002A5241">
        <w:tc>
          <w:tcPr>
            <w:tcW w:w="431" w:type="dxa"/>
          </w:tcPr>
          <w:p w:rsidR="00BA5E7A" w:rsidRDefault="00BA5E7A" w:rsidP="00485B61">
            <w:pPr>
              <w:pStyle w:val="ListParagraph"/>
              <w:ind w:left="0"/>
            </w:pPr>
            <w:r>
              <w:t>2.</w:t>
            </w:r>
          </w:p>
        </w:tc>
        <w:tc>
          <w:tcPr>
            <w:tcW w:w="2551" w:type="dxa"/>
          </w:tcPr>
          <w:p w:rsidR="00BA5E7A" w:rsidRPr="00791C6C" w:rsidRDefault="00BA5E7A" w:rsidP="00485B61">
            <w:r w:rsidRPr="00791C6C">
              <w:t>Основы профессиональной этики</w:t>
            </w:r>
          </w:p>
        </w:tc>
        <w:tc>
          <w:tcPr>
            <w:tcW w:w="6589" w:type="dxa"/>
          </w:tcPr>
          <w:p w:rsidR="00BA5E7A" w:rsidRPr="00791C6C" w:rsidRDefault="00BA5E7A"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Предмет профессиональнойэтики. </w:t>
            </w:r>
          </w:p>
          <w:p w:rsidR="00BA5E7A" w:rsidRPr="00791C6C" w:rsidRDefault="00BA5E7A"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BA5E7A" w:rsidRPr="00791C6C" w:rsidRDefault="00BA5E7A"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BA5E7A" w:rsidRPr="00791C6C" w:rsidRDefault="00BA5E7A"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BA5E7A" w:rsidRPr="00791C6C" w:rsidRDefault="00BA5E7A" w:rsidP="00485B61">
            <w:pPr>
              <w:pStyle w:val="FootnoteText"/>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BA5E7A" w:rsidRPr="002D0F2F" w:rsidTr="002A5241">
        <w:tc>
          <w:tcPr>
            <w:tcW w:w="431" w:type="dxa"/>
          </w:tcPr>
          <w:p w:rsidR="00BA5E7A" w:rsidRPr="002D0F2F" w:rsidRDefault="00BA5E7A" w:rsidP="00485B61">
            <w:pPr>
              <w:pStyle w:val="ListParagraph"/>
              <w:numPr>
                <w:ilvl w:val="0"/>
                <w:numId w:val="9"/>
              </w:numPr>
              <w:ind w:left="0"/>
              <w:jc w:val="both"/>
            </w:pPr>
            <w:r>
              <w:t>3.</w:t>
            </w:r>
          </w:p>
        </w:tc>
        <w:tc>
          <w:tcPr>
            <w:tcW w:w="2551" w:type="dxa"/>
          </w:tcPr>
          <w:p w:rsidR="00BA5E7A" w:rsidRPr="00791C6C" w:rsidRDefault="00BA5E7A" w:rsidP="00485B61">
            <w:r w:rsidRPr="00791C6C">
              <w:t>Этика и экономика: этические аспекты экономической деятельности</w:t>
            </w:r>
          </w:p>
        </w:tc>
        <w:tc>
          <w:tcPr>
            <w:tcW w:w="6589" w:type="dxa"/>
          </w:tcPr>
          <w:p w:rsidR="00BA5E7A" w:rsidRPr="00791C6C" w:rsidRDefault="00BA5E7A" w:rsidP="00485B61">
            <w:pPr>
              <w:tabs>
                <w:tab w:val="left" w:pos="317"/>
              </w:tabs>
              <w:jc w:val="both"/>
              <w:rPr>
                <w:bCs/>
              </w:rPr>
            </w:pPr>
            <w:r w:rsidRPr="00791C6C">
              <w:rPr>
                <w:bCs/>
              </w:rPr>
              <w:t>Протестантизм и возникновение этики бизнеса. Новое осмысление труда и богатства.</w:t>
            </w:r>
          </w:p>
          <w:p w:rsidR="00BA5E7A" w:rsidRPr="00791C6C" w:rsidRDefault="00BA5E7A" w:rsidP="00485B61">
            <w:pPr>
              <w:tabs>
                <w:tab w:val="left" w:pos="317"/>
              </w:tabs>
              <w:jc w:val="both"/>
              <w:rPr>
                <w:bCs/>
              </w:rPr>
            </w:pPr>
            <w:r w:rsidRPr="00791C6C">
              <w:rPr>
                <w:bCs/>
              </w:rPr>
              <w:t>Теория М. Фридмана как доминирующая установка на успех и прибыль.</w:t>
            </w:r>
          </w:p>
          <w:p w:rsidR="00BA5E7A" w:rsidRPr="00791C6C" w:rsidRDefault="00BA5E7A" w:rsidP="00485B61">
            <w:pPr>
              <w:tabs>
                <w:tab w:val="left" w:pos="317"/>
              </w:tabs>
              <w:jc w:val="both"/>
              <w:rPr>
                <w:bCs/>
              </w:rPr>
            </w:pPr>
            <w:r w:rsidRPr="00791C6C">
              <w:t>Национальный этический кодекс США «Принципы ведения бизнеса».</w:t>
            </w:r>
          </w:p>
          <w:p w:rsidR="00BA5E7A" w:rsidRPr="00791C6C" w:rsidRDefault="00BA5E7A" w:rsidP="00485B61">
            <w:pPr>
              <w:tabs>
                <w:tab w:val="left" w:pos="317"/>
              </w:tabs>
              <w:jc w:val="both"/>
            </w:pPr>
            <w:r w:rsidRPr="00791C6C">
              <w:t>Кризис 1929–1931 гг. и «Новый курс» Ф. Рузвельта</w:t>
            </w:r>
          </w:p>
          <w:p w:rsidR="00BA5E7A" w:rsidRPr="00791C6C" w:rsidRDefault="00BA5E7A" w:rsidP="00485B61">
            <w:pPr>
              <w:tabs>
                <w:tab w:val="left" w:pos="249"/>
              </w:tabs>
              <w:jc w:val="both"/>
              <w:rPr>
                <w:color w:val="000000"/>
              </w:rPr>
            </w:pPr>
            <w:r w:rsidRPr="00791C6C">
              <w:t>Корпорация нового типа как новая модель отношений фирмы и общества.</w:t>
            </w:r>
          </w:p>
        </w:tc>
      </w:tr>
      <w:tr w:rsidR="00BA5E7A" w:rsidRPr="002D0F2F" w:rsidTr="002A5241">
        <w:tc>
          <w:tcPr>
            <w:tcW w:w="431" w:type="dxa"/>
          </w:tcPr>
          <w:p w:rsidR="00BA5E7A" w:rsidRPr="002D0F2F" w:rsidRDefault="00BA5E7A" w:rsidP="00485B61">
            <w:pPr>
              <w:pStyle w:val="ListParagraph"/>
              <w:numPr>
                <w:ilvl w:val="0"/>
                <w:numId w:val="9"/>
              </w:numPr>
              <w:ind w:left="0"/>
              <w:jc w:val="both"/>
            </w:pPr>
            <w:r>
              <w:t>4.</w:t>
            </w:r>
          </w:p>
        </w:tc>
        <w:tc>
          <w:tcPr>
            <w:tcW w:w="2551" w:type="dxa"/>
          </w:tcPr>
          <w:p w:rsidR="00BA5E7A" w:rsidRPr="00791C6C" w:rsidRDefault="00BA5E7A" w:rsidP="00485B61">
            <w:r w:rsidRPr="00791C6C">
              <w:t>Профессиональная этика как регулятор взаимоотношения в деловой среде: предмет и специфика</w:t>
            </w:r>
          </w:p>
        </w:tc>
        <w:tc>
          <w:tcPr>
            <w:tcW w:w="6589" w:type="dxa"/>
          </w:tcPr>
          <w:p w:rsidR="00BA5E7A" w:rsidRPr="00791C6C" w:rsidRDefault="00BA5E7A" w:rsidP="00485B61">
            <w:pPr>
              <w:tabs>
                <w:tab w:val="left" w:pos="331"/>
              </w:tabs>
              <w:contextualSpacing/>
              <w:jc w:val="both"/>
            </w:pPr>
            <w:r w:rsidRPr="00791C6C">
              <w:t>Этика как основа культуры деловых отношений.</w:t>
            </w:r>
          </w:p>
          <w:p w:rsidR="00BA5E7A" w:rsidRPr="00791C6C" w:rsidRDefault="00BA5E7A" w:rsidP="00485B61">
            <w:pPr>
              <w:tabs>
                <w:tab w:val="left" w:pos="331"/>
              </w:tabs>
              <w:contextualSpacing/>
              <w:jc w:val="both"/>
            </w:pPr>
            <w:r w:rsidRPr="00791C6C">
              <w:t>Профессиональная и универсальная этика.</w:t>
            </w:r>
          </w:p>
          <w:p w:rsidR="00BA5E7A" w:rsidRPr="00791C6C" w:rsidRDefault="00BA5E7A" w:rsidP="00485B61">
            <w:pPr>
              <w:tabs>
                <w:tab w:val="left" w:pos="331"/>
              </w:tabs>
              <w:contextualSpacing/>
              <w:jc w:val="both"/>
            </w:pPr>
            <w:r w:rsidRPr="00791C6C">
              <w:t>Влияние этики на управление.</w:t>
            </w:r>
          </w:p>
          <w:p w:rsidR="00BA5E7A" w:rsidRPr="00791C6C" w:rsidRDefault="00BA5E7A" w:rsidP="00485B61">
            <w:pPr>
              <w:tabs>
                <w:tab w:val="left" w:pos="331"/>
              </w:tabs>
              <w:contextualSpacing/>
              <w:jc w:val="both"/>
            </w:pPr>
            <w:r w:rsidRPr="00791C6C">
              <w:t>Специфика корпоративной этики.</w:t>
            </w:r>
          </w:p>
          <w:p w:rsidR="00BA5E7A" w:rsidRPr="00791C6C" w:rsidRDefault="00BA5E7A" w:rsidP="00485B61">
            <w:pPr>
              <w:tabs>
                <w:tab w:val="left" w:pos="331"/>
              </w:tabs>
              <w:contextualSpacing/>
              <w:jc w:val="both"/>
            </w:pPr>
            <w:r w:rsidRPr="00791C6C">
              <w:t>Структура этики бизнеса.</w:t>
            </w:r>
          </w:p>
          <w:p w:rsidR="00BA5E7A" w:rsidRPr="00791C6C" w:rsidRDefault="00BA5E7A" w:rsidP="00485B61">
            <w:pPr>
              <w:tabs>
                <w:tab w:val="left" w:pos="331"/>
              </w:tabs>
              <w:contextualSpacing/>
              <w:jc w:val="both"/>
            </w:pPr>
            <w:r w:rsidRPr="00791C6C">
              <w:t>Этические проблемы деловой жизни.</w:t>
            </w:r>
          </w:p>
          <w:p w:rsidR="00BA5E7A" w:rsidRPr="00791C6C" w:rsidRDefault="00BA5E7A" w:rsidP="00485B61">
            <w:pPr>
              <w:tabs>
                <w:tab w:val="left" w:pos="331"/>
              </w:tabs>
              <w:contextualSpacing/>
              <w:jc w:val="both"/>
            </w:pPr>
            <w:r w:rsidRPr="00791C6C">
              <w:t>Способы повышения этического уровня организации.</w:t>
            </w:r>
          </w:p>
          <w:p w:rsidR="00BA5E7A" w:rsidRPr="00791C6C" w:rsidRDefault="00BA5E7A" w:rsidP="00485B61">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BA5E7A" w:rsidRPr="00791C6C" w:rsidRDefault="00BA5E7A" w:rsidP="00485B61">
            <w:pPr>
              <w:tabs>
                <w:tab w:val="left" w:pos="331"/>
              </w:tabs>
              <w:contextualSpacing/>
              <w:jc w:val="both"/>
            </w:pPr>
            <w:r w:rsidRPr="00791C6C">
              <w:t xml:space="preserve">Значение и функции этической культуры организации. </w:t>
            </w:r>
          </w:p>
        </w:tc>
      </w:tr>
      <w:tr w:rsidR="00BA5E7A" w:rsidRPr="002D0F2F" w:rsidTr="002A5241">
        <w:tc>
          <w:tcPr>
            <w:tcW w:w="431" w:type="dxa"/>
          </w:tcPr>
          <w:p w:rsidR="00BA5E7A" w:rsidRPr="002D0F2F" w:rsidRDefault="00BA5E7A" w:rsidP="00485B61">
            <w:pPr>
              <w:pStyle w:val="ListParagraph"/>
              <w:ind w:left="0"/>
              <w:jc w:val="both"/>
            </w:pPr>
            <w:r>
              <w:t>5.</w:t>
            </w:r>
          </w:p>
        </w:tc>
        <w:tc>
          <w:tcPr>
            <w:tcW w:w="2551" w:type="dxa"/>
          </w:tcPr>
          <w:p w:rsidR="00BA5E7A" w:rsidRPr="00791C6C" w:rsidRDefault="00BA5E7A" w:rsidP="00485B61">
            <w:r w:rsidRPr="00791C6C">
              <w:t>Принципы и нормы профессиональной этики</w:t>
            </w:r>
          </w:p>
        </w:tc>
        <w:tc>
          <w:tcPr>
            <w:tcW w:w="6589" w:type="dxa"/>
          </w:tcPr>
          <w:p w:rsidR="00BA5E7A" w:rsidRDefault="00BA5E7A" w:rsidP="00116353">
            <w:pPr>
              <w:tabs>
                <w:tab w:val="left" w:pos="249"/>
              </w:tabs>
            </w:pPr>
            <w:r w:rsidRPr="00791C6C">
              <w:t xml:space="preserve">Специфика этических принципов законности, справедливости и гуманизма в </w:t>
            </w:r>
            <w:r>
              <w:t xml:space="preserve">профессиональной </w:t>
            </w:r>
            <w:r w:rsidRPr="00791C6C">
              <w:t xml:space="preserve">сфере Принципы лояльности и открытости. </w:t>
            </w:r>
          </w:p>
          <w:p w:rsidR="00BA5E7A" w:rsidRPr="00791C6C" w:rsidRDefault="00BA5E7A" w:rsidP="00116353">
            <w:pPr>
              <w:tabs>
                <w:tab w:val="left" w:pos="249"/>
              </w:tabs>
              <w:rPr>
                <w:highlight w:val="yellow"/>
              </w:rPr>
            </w:pPr>
            <w:r w:rsidRPr="00791C6C">
              <w:t>Социальная ответственность бизнеса: современные подходы и требования.</w:t>
            </w:r>
          </w:p>
        </w:tc>
      </w:tr>
      <w:tr w:rsidR="00BA5E7A" w:rsidRPr="002D0F2F" w:rsidTr="002A5241">
        <w:tc>
          <w:tcPr>
            <w:tcW w:w="431" w:type="dxa"/>
          </w:tcPr>
          <w:p w:rsidR="00BA5E7A" w:rsidRPr="002D0F2F" w:rsidRDefault="00BA5E7A" w:rsidP="00485B61">
            <w:pPr>
              <w:pStyle w:val="ListParagraph"/>
              <w:ind w:left="0"/>
              <w:jc w:val="both"/>
            </w:pPr>
            <w:r>
              <w:t>6.</w:t>
            </w:r>
          </w:p>
        </w:tc>
        <w:tc>
          <w:tcPr>
            <w:tcW w:w="2551" w:type="dxa"/>
          </w:tcPr>
          <w:p w:rsidR="00BA5E7A" w:rsidRPr="00791C6C" w:rsidRDefault="00BA5E7A" w:rsidP="00485B61">
            <w:r w:rsidRPr="00791C6C">
              <w:t>Моральные и этические проблемы профессиональной этики</w:t>
            </w:r>
          </w:p>
        </w:tc>
        <w:tc>
          <w:tcPr>
            <w:tcW w:w="6589" w:type="dxa"/>
          </w:tcPr>
          <w:p w:rsidR="00BA5E7A" w:rsidRPr="00791C6C" w:rsidRDefault="00BA5E7A" w:rsidP="00485B61">
            <w:pPr>
              <w:jc w:val="both"/>
            </w:pPr>
            <w:r w:rsidRPr="00791C6C">
              <w:t>Этика управления как специфическая отрасль профессиональной этики.</w:t>
            </w:r>
          </w:p>
          <w:p w:rsidR="00BA5E7A" w:rsidRPr="00791C6C" w:rsidRDefault="00BA5E7A" w:rsidP="00485B61">
            <w:pPr>
              <w:jc w:val="both"/>
            </w:pPr>
            <w:r w:rsidRPr="00791C6C">
              <w:t>Основные этические принципы предпринимательской деятельности.</w:t>
            </w:r>
          </w:p>
          <w:p w:rsidR="00BA5E7A" w:rsidRPr="00791C6C" w:rsidRDefault="00BA5E7A" w:rsidP="00485B61">
            <w:pPr>
              <w:jc w:val="both"/>
            </w:pPr>
            <w:r w:rsidRPr="00791C6C">
              <w:t>Правовое и моральное регулирование в управлении.</w:t>
            </w:r>
          </w:p>
          <w:p w:rsidR="00BA5E7A" w:rsidRPr="00791C6C" w:rsidRDefault="00BA5E7A" w:rsidP="00485B61">
            <w:pPr>
              <w:jc w:val="both"/>
            </w:pPr>
            <w:r w:rsidRPr="00791C6C">
              <w:t>Проблемы профессиональной этики на современном этапе.</w:t>
            </w:r>
          </w:p>
          <w:p w:rsidR="00BA5E7A" w:rsidRPr="00791C6C" w:rsidRDefault="00BA5E7A" w:rsidP="00485B61">
            <w:pPr>
              <w:jc w:val="both"/>
            </w:pPr>
            <w:r w:rsidRPr="00791C6C">
              <w:t>Современные способы и механизмы регулирования конфликта интересов.</w:t>
            </w:r>
          </w:p>
          <w:p w:rsidR="00BA5E7A" w:rsidRPr="00791C6C" w:rsidRDefault="00BA5E7A" w:rsidP="00485B61">
            <w:pPr>
              <w:jc w:val="both"/>
              <w:rPr>
                <w:highlight w:val="yellow"/>
              </w:rPr>
            </w:pPr>
            <w:r w:rsidRPr="00791C6C">
              <w:t>Особенности профессиональной этики в США и европейских странах.</w:t>
            </w:r>
          </w:p>
        </w:tc>
      </w:tr>
      <w:tr w:rsidR="00BA5E7A" w:rsidRPr="002D0F2F" w:rsidTr="002A5241">
        <w:tc>
          <w:tcPr>
            <w:tcW w:w="431" w:type="dxa"/>
          </w:tcPr>
          <w:p w:rsidR="00BA5E7A" w:rsidRDefault="00BA5E7A" w:rsidP="00485B61">
            <w:pPr>
              <w:pStyle w:val="ListParagraph"/>
              <w:ind w:left="0"/>
              <w:jc w:val="both"/>
            </w:pPr>
            <w:r>
              <w:t>7.</w:t>
            </w:r>
          </w:p>
        </w:tc>
        <w:tc>
          <w:tcPr>
            <w:tcW w:w="2551" w:type="dxa"/>
          </w:tcPr>
          <w:p w:rsidR="00BA5E7A" w:rsidRPr="00791C6C" w:rsidRDefault="00BA5E7A" w:rsidP="00485B61">
            <w:r w:rsidRPr="00791C6C">
              <w:t>Этические требования к руководителю и проблемы внедрения этических ценностей в деятельность организаций и предприятий</w:t>
            </w:r>
          </w:p>
        </w:tc>
        <w:tc>
          <w:tcPr>
            <w:tcW w:w="6589" w:type="dxa"/>
          </w:tcPr>
          <w:p w:rsidR="00BA5E7A" w:rsidRPr="00791C6C" w:rsidRDefault="00BA5E7A" w:rsidP="00485B61">
            <w:pPr>
              <w:jc w:val="both"/>
            </w:pPr>
            <w:r w:rsidRPr="00791C6C">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BA5E7A" w:rsidRPr="00791C6C" w:rsidRDefault="00BA5E7A" w:rsidP="00485B61">
            <w:pPr>
              <w:jc w:val="both"/>
            </w:pPr>
            <w:r w:rsidRPr="00791C6C">
              <w:t xml:space="preserve">Отношение к делу. Цель жизни. Средства достижения цели. Отношение к закону. </w:t>
            </w:r>
          </w:p>
          <w:p w:rsidR="00BA5E7A" w:rsidRPr="00791C6C" w:rsidRDefault="00BA5E7A" w:rsidP="00485B61">
            <w:pPr>
              <w:tabs>
                <w:tab w:val="left" w:pos="240"/>
              </w:tabs>
              <w:jc w:val="both"/>
              <w:rPr>
                <w:highlight w:val="yellow"/>
              </w:rPr>
            </w:pPr>
            <w:r w:rsidRPr="00791C6C">
              <w:t>Правила поведения, устанавливаемые для себя.</w:t>
            </w:r>
          </w:p>
        </w:tc>
      </w:tr>
      <w:tr w:rsidR="00BA5E7A" w:rsidRPr="002D0F2F" w:rsidTr="002A5241">
        <w:tc>
          <w:tcPr>
            <w:tcW w:w="431" w:type="dxa"/>
          </w:tcPr>
          <w:p w:rsidR="00BA5E7A" w:rsidRDefault="00BA5E7A" w:rsidP="00485B61">
            <w:pPr>
              <w:pStyle w:val="ListParagraph"/>
              <w:ind w:left="0"/>
              <w:jc w:val="both"/>
            </w:pPr>
            <w:r>
              <w:t>8.</w:t>
            </w:r>
          </w:p>
        </w:tc>
        <w:tc>
          <w:tcPr>
            <w:tcW w:w="2551" w:type="dxa"/>
          </w:tcPr>
          <w:p w:rsidR="00BA5E7A" w:rsidRPr="00791C6C" w:rsidRDefault="00BA5E7A" w:rsidP="00485B61">
            <w:r w:rsidRPr="00791C6C">
              <w:t>Нарушения этики бизнеса и их социальные последствия</w:t>
            </w:r>
          </w:p>
        </w:tc>
        <w:tc>
          <w:tcPr>
            <w:tcW w:w="6589" w:type="dxa"/>
          </w:tcPr>
          <w:p w:rsidR="00BA5E7A" w:rsidRPr="00791C6C" w:rsidRDefault="00BA5E7A" w:rsidP="00AB0B0B">
            <w:pPr>
              <w:tabs>
                <w:tab w:val="left" w:pos="240"/>
              </w:tabs>
              <w:jc w:val="both"/>
              <w:rPr>
                <w:highlight w:val="yellow"/>
              </w:rPr>
            </w:pPr>
            <w:r w:rsidRPr="00791C6C">
              <w:t xml:space="preserve">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Дискриминация.Фаворитизм. Моббинг. Харассмент. </w:t>
            </w:r>
          </w:p>
        </w:tc>
      </w:tr>
      <w:tr w:rsidR="00BA5E7A" w:rsidRPr="002D0F2F" w:rsidTr="002A5241">
        <w:tc>
          <w:tcPr>
            <w:tcW w:w="431" w:type="dxa"/>
          </w:tcPr>
          <w:p w:rsidR="00BA5E7A" w:rsidRDefault="00BA5E7A" w:rsidP="00485B61">
            <w:pPr>
              <w:pStyle w:val="ListParagraph"/>
              <w:ind w:left="0"/>
              <w:jc w:val="both"/>
            </w:pPr>
            <w:r>
              <w:t>9.</w:t>
            </w:r>
          </w:p>
        </w:tc>
        <w:tc>
          <w:tcPr>
            <w:tcW w:w="2551" w:type="dxa"/>
          </w:tcPr>
          <w:p w:rsidR="00BA5E7A" w:rsidRPr="00791C6C" w:rsidRDefault="00BA5E7A" w:rsidP="00485B61">
            <w:r w:rsidRPr="00791C6C">
              <w:t>Деловой этикет</w:t>
            </w:r>
          </w:p>
        </w:tc>
        <w:tc>
          <w:tcPr>
            <w:tcW w:w="6589" w:type="dxa"/>
          </w:tcPr>
          <w:p w:rsidR="00BA5E7A" w:rsidRPr="00791C6C" w:rsidRDefault="00BA5E7A" w:rsidP="00485B61">
            <w:pPr>
              <w:jc w:val="both"/>
            </w:pPr>
            <w:r w:rsidRPr="00791C6C">
              <w:t xml:space="preserve">Этикет как элемент культуры: гармония внутреннего и внешнего. </w:t>
            </w:r>
          </w:p>
          <w:p w:rsidR="00BA5E7A" w:rsidRPr="00791C6C" w:rsidRDefault="00BA5E7A" w:rsidP="00485B61">
            <w:pPr>
              <w:jc w:val="both"/>
            </w:pPr>
            <w:r w:rsidRPr="00791C6C">
              <w:t xml:space="preserve">Нравственный смысл регуляции внешнего поведения человека в служебной ситуации. </w:t>
            </w:r>
          </w:p>
          <w:p w:rsidR="00BA5E7A" w:rsidRPr="00791C6C" w:rsidRDefault="00BA5E7A" w:rsidP="00485B61">
            <w:pPr>
              <w:jc w:val="both"/>
            </w:pPr>
            <w:r w:rsidRPr="00791C6C">
              <w:t xml:space="preserve">Виды современного этикета деловых отношений. </w:t>
            </w:r>
          </w:p>
          <w:p w:rsidR="00BA5E7A" w:rsidRPr="00791C6C" w:rsidRDefault="00BA5E7A" w:rsidP="00485B61">
            <w:pPr>
              <w:jc w:val="both"/>
              <w:rPr>
                <w:highlight w:val="yellow"/>
              </w:rPr>
            </w:pPr>
            <w:r w:rsidRPr="00791C6C">
              <w:t>Функции делового этикета. Дресс-код</w:t>
            </w:r>
          </w:p>
        </w:tc>
      </w:tr>
    </w:tbl>
    <w:p w:rsidR="00BA5E7A" w:rsidRDefault="00BA5E7A" w:rsidP="00AB0B0B">
      <w:pPr>
        <w:autoSpaceDE w:val="0"/>
        <w:autoSpaceDN w:val="0"/>
        <w:adjustRightInd w:val="0"/>
        <w:jc w:val="center"/>
        <w:rPr>
          <w:b/>
        </w:rPr>
      </w:pPr>
    </w:p>
    <w:p w:rsidR="00BA5E7A" w:rsidRPr="00AB0B0B" w:rsidRDefault="00BA5E7A" w:rsidP="00AB0B0B">
      <w:pPr>
        <w:autoSpaceDE w:val="0"/>
        <w:autoSpaceDN w:val="0"/>
        <w:adjustRightInd w:val="0"/>
        <w:jc w:val="center"/>
        <w:rPr>
          <w:b/>
        </w:rPr>
      </w:pPr>
      <w:bookmarkStart w:id="0" w:name="_GoBack"/>
      <w:bookmarkEnd w:id="0"/>
      <w:r w:rsidRPr="00AB0B0B">
        <w:rPr>
          <w:b/>
        </w:rPr>
        <w:t>4.2.3. Содержание самостоятельной работы</w:t>
      </w:r>
    </w:p>
    <w:p w:rsidR="00BA5E7A" w:rsidRPr="00AB0B0B" w:rsidRDefault="00BA5E7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551"/>
        <w:gridCol w:w="6589"/>
      </w:tblGrid>
      <w:tr w:rsidR="00BA5E7A" w:rsidRPr="002D0F2F" w:rsidTr="002A5241">
        <w:tc>
          <w:tcPr>
            <w:tcW w:w="431" w:type="dxa"/>
          </w:tcPr>
          <w:p w:rsidR="00BA5E7A" w:rsidRPr="00AB0B0B" w:rsidRDefault="00BA5E7A" w:rsidP="0001303E">
            <w:pPr>
              <w:jc w:val="center"/>
              <w:rPr>
                <w:b/>
              </w:rPr>
            </w:pPr>
            <w:r w:rsidRPr="00AB0B0B">
              <w:rPr>
                <w:b/>
              </w:rPr>
              <w:t>№ п/п</w:t>
            </w:r>
          </w:p>
        </w:tc>
        <w:tc>
          <w:tcPr>
            <w:tcW w:w="2551" w:type="dxa"/>
          </w:tcPr>
          <w:p w:rsidR="00BA5E7A" w:rsidRPr="00AB0B0B" w:rsidRDefault="00BA5E7A" w:rsidP="0001303E">
            <w:pPr>
              <w:jc w:val="center"/>
              <w:rPr>
                <w:b/>
              </w:rPr>
            </w:pPr>
            <w:r w:rsidRPr="00AB0B0B">
              <w:rPr>
                <w:b/>
              </w:rPr>
              <w:t>Наименование темы (раздела) дисциплины</w:t>
            </w:r>
          </w:p>
        </w:tc>
        <w:tc>
          <w:tcPr>
            <w:tcW w:w="6589" w:type="dxa"/>
          </w:tcPr>
          <w:p w:rsidR="00BA5E7A" w:rsidRPr="002D0F2F" w:rsidRDefault="00BA5E7A" w:rsidP="0001303E">
            <w:pPr>
              <w:jc w:val="center"/>
              <w:rPr>
                <w:b/>
              </w:rPr>
            </w:pPr>
            <w:r w:rsidRPr="00AB0B0B">
              <w:rPr>
                <w:b/>
              </w:rPr>
              <w:t>Формы и тематика самостоятельной работы</w:t>
            </w:r>
          </w:p>
        </w:tc>
      </w:tr>
      <w:tr w:rsidR="00BA5E7A" w:rsidRPr="00D862BD" w:rsidTr="002A5241">
        <w:tc>
          <w:tcPr>
            <w:tcW w:w="431" w:type="dxa"/>
          </w:tcPr>
          <w:p w:rsidR="00BA5E7A" w:rsidRPr="002D0F2F" w:rsidRDefault="00BA5E7A" w:rsidP="002C4C8B">
            <w:pPr>
              <w:pStyle w:val="ListParagraph"/>
              <w:ind w:left="0"/>
            </w:pPr>
            <w:r>
              <w:t>1.</w:t>
            </w:r>
          </w:p>
        </w:tc>
        <w:tc>
          <w:tcPr>
            <w:tcW w:w="2551" w:type="dxa"/>
          </w:tcPr>
          <w:p w:rsidR="00BA5E7A" w:rsidRPr="00791C6C" w:rsidRDefault="00BA5E7A" w:rsidP="002C4C8B">
            <w:r w:rsidRPr="00791C6C">
              <w:t>Теоретические основы этики как науки о морали. Основные проблемы теории морали</w:t>
            </w:r>
          </w:p>
        </w:tc>
        <w:tc>
          <w:tcPr>
            <w:tcW w:w="6589" w:type="dxa"/>
          </w:tcPr>
          <w:p w:rsidR="00BA5E7A" w:rsidRDefault="00BA5E7A" w:rsidP="002C4C8B">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BA5E7A" w:rsidRPr="002B7646" w:rsidRDefault="00BA5E7A" w:rsidP="002C4C8B">
            <w:pPr>
              <w:shd w:val="clear" w:color="auto" w:fill="FFFFFF"/>
              <w:jc w:val="both"/>
              <w:rPr>
                <w:color w:val="000000"/>
              </w:rPr>
            </w:pPr>
            <w:r w:rsidRPr="002B7646">
              <w:rPr>
                <w:color w:val="000000"/>
              </w:rPr>
              <w:t>Реферирование литературы</w:t>
            </w:r>
          </w:p>
          <w:p w:rsidR="00BA5E7A" w:rsidRPr="002B7646" w:rsidRDefault="00BA5E7A" w:rsidP="002C4C8B">
            <w:pPr>
              <w:shd w:val="clear" w:color="auto" w:fill="FFFFFF"/>
              <w:jc w:val="both"/>
              <w:rPr>
                <w:color w:val="000000"/>
              </w:rPr>
            </w:pPr>
            <w:r w:rsidRPr="002B7646">
              <w:rPr>
                <w:color w:val="000000"/>
              </w:rPr>
              <w:t>Работа со справочными материалами</w:t>
            </w:r>
          </w:p>
          <w:p w:rsidR="00BA5E7A" w:rsidRPr="002B7646" w:rsidRDefault="00BA5E7A" w:rsidP="002C4C8B">
            <w:pPr>
              <w:shd w:val="clear" w:color="auto" w:fill="FFFFFF"/>
              <w:jc w:val="both"/>
              <w:rPr>
                <w:color w:val="000000"/>
                <w:highlight w:val="yellow"/>
              </w:rPr>
            </w:pPr>
            <w:r w:rsidRPr="002B7646">
              <w:rPr>
                <w:color w:val="000000"/>
              </w:rPr>
              <w:t>Работа с Интернет-ресурсами</w:t>
            </w:r>
          </w:p>
          <w:p w:rsidR="00BA5E7A" w:rsidRPr="002B7646" w:rsidRDefault="00BA5E7A" w:rsidP="002C4C8B">
            <w:pPr>
              <w:shd w:val="clear" w:color="auto" w:fill="FFFFFF"/>
              <w:jc w:val="both"/>
              <w:rPr>
                <w:color w:val="000000"/>
                <w:highlight w:val="yellow"/>
              </w:rPr>
            </w:pPr>
            <w:r w:rsidRPr="002B7646">
              <w:rPr>
                <w:color w:val="000000"/>
              </w:rPr>
              <w:t>Подготовка презентации</w:t>
            </w:r>
          </w:p>
        </w:tc>
      </w:tr>
      <w:tr w:rsidR="00BA5E7A" w:rsidRPr="000B2E6F" w:rsidTr="002A5241">
        <w:tc>
          <w:tcPr>
            <w:tcW w:w="431" w:type="dxa"/>
          </w:tcPr>
          <w:p w:rsidR="00BA5E7A" w:rsidRDefault="00BA5E7A" w:rsidP="002C4C8B">
            <w:pPr>
              <w:pStyle w:val="ListParagraph"/>
              <w:ind w:left="0"/>
            </w:pPr>
            <w:r>
              <w:t>2.</w:t>
            </w:r>
          </w:p>
        </w:tc>
        <w:tc>
          <w:tcPr>
            <w:tcW w:w="2551" w:type="dxa"/>
          </w:tcPr>
          <w:p w:rsidR="00BA5E7A" w:rsidRPr="00791C6C" w:rsidRDefault="00BA5E7A" w:rsidP="002C4C8B">
            <w:r w:rsidRPr="00791C6C">
              <w:t>Основы профессиональной этики</w:t>
            </w:r>
          </w:p>
        </w:tc>
        <w:tc>
          <w:tcPr>
            <w:tcW w:w="6589" w:type="dxa"/>
          </w:tcPr>
          <w:p w:rsidR="00BA5E7A" w:rsidRDefault="00BA5E7A" w:rsidP="002C4C8B">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BA5E7A" w:rsidRDefault="00BA5E7A" w:rsidP="002C4C8B">
            <w:pPr>
              <w:shd w:val="clear" w:color="auto" w:fill="FFFFFF"/>
              <w:jc w:val="both"/>
              <w:rPr>
                <w:color w:val="000000"/>
              </w:rPr>
            </w:pPr>
          </w:p>
          <w:p w:rsidR="00BA5E7A" w:rsidRPr="002B7646" w:rsidRDefault="00BA5E7A" w:rsidP="002C4C8B">
            <w:pPr>
              <w:shd w:val="clear" w:color="auto" w:fill="FFFFFF"/>
              <w:jc w:val="both"/>
              <w:rPr>
                <w:color w:val="000000"/>
              </w:rPr>
            </w:pPr>
            <w:r w:rsidRPr="002B7646">
              <w:rPr>
                <w:color w:val="000000"/>
              </w:rPr>
              <w:t>Реферирование литературы</w:t>
            </w:r>
          </w:p>
          <w:p w:rsidR="00BA5E7A" w:rsidRPr="002B7646" w:rsidRDefault="00BA5E7A" w:rsidP="002C4C8B">
            <w:pPr>
              <w:shd w:val="clear" w:color="auto" w:fill="FFFFFF"/>
              <w:jc w:val="both"/>
              <w:rPr>
                <w:color w:val="000000"/>
              </w:rPr>
            </w:pPr>
            <w:r w:rsidRPr="002B7646">
              <w:rPr>
                <w:color w:val="000000"/>
              </w:rPr>
              <w:t>Работа со справочными материалами</w:t>
            </w:r>
          </w:p>
          <w:p w:rsidR="00BA5E7A" w:rsidRPr="002B7646" w:rsidRDefault="00BA5E7A" w:rsidP="002C4C8B">
            <w:pPr>
              <w:shd w:val="clear" w:color="auto" w:fill="FFFFFF"/>
              <w:jc w:val="both"/>
              <w:rPr>
                <w:color w:val="000000"/>
              </w:rPr>
            </w:pPr>
            <w:r w:rsidRPr="002B7646">
              <w:rPr>
                <w:color w:val="000000"/>
              </w:rPr>
              <w:t>Работа с Интернет-ресурсами</w:t>
            </w:r>
          </w:p>
          <w:p w:rsidR="00BA5E7A" w:rsidRPr="002B7646" w:rsidRDefault="00BA5E7A" w:rsidP="00FF051E">
            <w:pPr>
              <w:shd w:val="clear" w:color="auto" w:fill="FFFFFF"/>
              <w:jc w:val="both"/>
              <w:rPr>
                <w:color w:val="000000"/>
                <w:highlight w:val="yellow"/>
              </w:rPr>
            </w:pPr>
            <w:r w:rsidRPr="002B7646">
              <w:t xml:space="preserve">Подготовка </w:t>
            </w:r>
            <w:r>
              <w:t>эссе</w:t>
            </w:r>
          </w:p>
        </w:tc>
      </w:tr>
      <w:tr w:rsidR="00BA5E7A" w:rsidRPr="000B2E6F" w:rsidTr="002A5241">
        <w:tc>
          <w:tcPr>
            <w:tcW w:w="431" w:type="dxa"/>
          </w:tcPr>
          <w:p w:rsidR="00BA5E7A" w:rsidRPr="002D0F2F" w:rsidRDefault="00BA5E7A" w:rsidP="002C4C8B">
            <w:pPr>
              <w:pStyle w:val="ListParagraph"/>
              <w:ind w:left="0"/>
              <w:jc w:val="both"/>
            </w:pPr>
            <w:r>
              <w:t>3.</w:t>
            </w:r>
          </w:p>
        </w:tc>
        <w:tc>
          <w:tcPr>
            <w:tcW w:w="2551" w:type="dxa"/>
          </w:tcPr>
          <w:p w:rsidR="00BA5E7A" w:rsidRPr="00791C6C" w:rsidRDefault="00BA5E7A" w:rsidP="002C4C8B">
            <w:r w:rsidRPr="00791C6C">
              <w:t>Этика и экономика: этические аспекты экономической деятельности</w:t>
            </w:r>
          </w:p>
        </w:tc>
        <w:tc>
          <w:tcPr>
            <w:tcW w:w="6589" w:type="dxa"/>
          </w:tcPr>
          <w:p w:rsidR="00BA5E7A" w:rsidRPr="00AD0283" w:rsidRDefault="00BA5E7A" w:rsidP="00B07359">
            <w:pPr>
              <w:tabs>
                <w:tab w:val="left" w:pos="851"/>
              </w:tabs>
              <w:jc w:val="both"/>
            </w:pPr>
            <w:r>
              <w:t>Свобода как категория экономической этики</w:t>
            </w:r>
          </w:p>
          <w:p w:rsidR="00BA5E7A" w:rsidRDefault="00BA5E7A" w:rsidP="002C4C8B">
            <w:pPr>
              <w:shd w:val="clear" w:color="auto" w:fill="FFFFFF"/>
              <w:jc w:val="both"/>
              <w:rPr>
                <w:color w:val="000000"/>
              </w:rPr>
            </w:pPr>
          </w:p>
          <w:p w:rsidR="00BA5E7A" w:rsidRPr="002B7646" w:rsidRDefault="00BA5E7A" w:rsidP="002C4C8B">
            <w:pPr>
              <w:shd w:val="clear" w:color="auto" w:fill="FFFFFF"/>
              <w:jc w:val="both"/>
              <w:rPr>
                <w:color w:val="000000"/>
              </w:rPr>
            </w:pPr>
            <w:r w:rsidRPr="002B7646">
              <w:rPr>
                <w:color w:val="000000"/>
              </w:rPr>
              <w:t>Реферирование литературы</w:t>
            </w:r>
          </w:p>
          <w:p w:rsidR="00BA5E7A" w:rsidRPr="002B7646" w:rsidRDefault="00BA5E7A" w:rsidP="002C4C8B">
            <w:pPr>
              <w:shd w:val="clear" w:color="auto" w:fill="FFFFFF"/>
              <w:jc w:val="both"/>
              <w:rPr>
                <w:color w:val="000000"/>
              </w:rPr>
            </w:pPr>
            <w:r w:rsidRPr="002B7646">
              <w:rPr>
                <w:color w:val="000000"/>
              </w:rPr>
              <w:t>Работа со справочными материалами</w:t>
            </w:r>
          </w:p>
          <w:p w:rsidR="00BA5E7A" w:rsidRPr="002B7646" w:rsidRDefault="00BA5E7A" w:rsidP="002C4C8B">
            <w:pPr>
              <w:shd w:val="clear" w:color="auto" w:fill="FFFFFF"/>
              <w:jc w:val="both"/>
              <w:rPr>
                <w:color w:val="000000"/>
              </w:rPr>
            </w:pPr>
            <w:r w:rsidRPr="002B7646">
              <w:rPr>
                <w:color w:val="000000"/>
              </w:rPr>
              <w:t>Работа с Интернет-ресурсами</w:t>
            </w:r>
          </w:p>
          <w:p w:rsidR="00BA5E7A" w:rsidRPr="002B7646" w:rsidRDefault="00BA5E7A" w:rsidP="002C4C8B">
            <w:pPr>
              <w:shd w:val="clear" w:color="auto" w:fill="FFFFFF"/>
              <w:jc w:val="both"/>
              <w:rPr>
                <w:color w:val="000000"/>
              </w:rPr>
            </w:pPr>
            <w:r w:rsidRPr="00914D9D">
              <w:rPr>
                <w:color w:val="000000"/>
              </w:rPr>
              <w:t>Индивидуальные творческие задания</w:t>
            </w:r>
          </w:p>
        </w:tc>
      </w:tr>
      <w:tr w:rsidR="00BA5E7A" w:rsidRPr="0092641C" w:rsidTr="002A5241">
        <w:tc>
          <w:tcPr>
            <w:tcW w:w="431" w:type="dxa"/>
          </w:tcPr>
          <w:p w:rsidR="00BA5E7A" w:rsidRPr="002D0F2F" w:rsidRDefault="00BA5E7A" w:rsidP="002C4C8B">
            <w:pPr>
              <w:pStyle w:val="ListParagraph"/>
              <w:ind w:left="0"/>
              <w:jc w:val="both"/>
            </w:pPr>
            <w:r>
              <w:t>4.</w:t>
            </w:r>
          </w:p>
        </w:tc>
        <w:tc>
          <w:tcPr>
            <w:tcW w:w="2551" w:type="dxa"/>
          </w:tcPr>
          <w:p w:rsidR="00BA5E7A" w:rsidRPr="00791C6C" w:rsidRDefault="00BA5E7A" w:rsidP="002C4C8B">
            <w:r w:rsidRPr="00791C6C">
              <w:t>Профессиональная этика как регулятор взаимоотношения в деловой среде: предмет и специфика</w:t>
            </w:r>
          </w:p>
        </w:tc>
        <w:tc>
          <w:tcPr>
            <w:tcW w:w="6589" w:type="dxa"/>
          </w:tcPr>
          <w:p w:rsidR="00BA5E7A" w:rsidRDefault="00BA5E7A" w:rsidP="00FF051E">
            <w:pPr>
              <w:jc w:val="both"/>
              <w:rPr>
                <w:color w:val="000000"/>
              </w:rPr>
            </w:pPr>
            <w:r>
              <w:t>Предпринимательская культура и деловая этика</w:t>
            </w:r>
            <w:r>
              <w:rPr>
                <w:color w:val="000000"/>
              </w:rPr>
              <w:t>.</w:t>
            </w:r>
          </w:p>
          <w:p w:rsidR="00BA5E7A" w:rsidRDefault="00BA5E7A" w:rsidP="002C4C8B">
            <w:pPr>
              <w:shd w:val="clear" w:color="auto" w:fill="FFFFFF"/>
              <w:jc w:val="both"/>
              <w:rPr>
                <w:color w:val="000000"/>
              </w:rPr>
            </w:pPr>
          </w:p>
          <w:p w:rsidR="00BA5E7A" w:rsidRPr="002B7646" w:rsidRDefault="00BA5E7A" w:rsidP="002C4C8B">
            <w:pPr>
              <w:shd w:val="clear" w:color="auto" w:fill="FFFFFF"/>
              <w:jc w:val="both"/>
              <w:rPr>
                <w:color w:val="000000"/>
              </w:rPr>
            </w:pPr>
            <w:r w:rsidRPr="002B7646">
              <w:rPr>
                <w:color w:val="000000"/>
              </w:rPr>
              <w:t>Реферирование литературы</w:t>
            </w:r>
          </w:p>
          <w:p w:rsidR="00BA5E7A" w:rsidRPr="002B7646" w:rsidRDefault="00BA5E7A" w:rsidP="002C4C8B">
            <w:pPr>
              <w:shd w:val="clear" w:color="auto" w:fill="FFFFFF"/>
              <w:jc w:val="both"/>
              <w:rPr>
                <w:color w:val="000000"/>
              </w:rPr>
            </w:pPr>
            <w:r w:rsidRPr="002B7646">
              <w:rPr>
                <w:color w:val="000000"/>
              </w:rPr>
              <w:t>Работа со справочными материалами</w:t>
            </w:r>
          </w:p>
          <w:p w:rsidR="00BA5E7A" w:rsidRPr="002B7646" w:rsidRDefault="00BA5E7A" w:rsidP="002C4C8B">
            <w:pPr>
              <w:shd w:val="clear" w:color="auto" w:fill="FFFFFF"/>
              <w:jc w:val="both"/>
              <w:rPr>
                <w:color w:val="000000"/>
                <w:highlight w:val="yellow"/>
              </w:rPr>
            </w:pPr>
            <w:r w:rsidRPr="002B7646">
              <w:rPr>
                <w:color w:val="000000"/>
              </w:rPr>
              <w:t>Работа с Интернет-ресурсами</w:t>
            </w:r>
          </w:p>
          <w:p w:rsidR="00BA5E7A" w:rsidRPr="002B7646" w:rsidRDefault="00BA5E7A" w:rsidP="002C4C8B">
            <w:pPr>
              <w:shd w:val="clear" w:color="auto" w:fill="FFFFFF"/>
              <w:jc w:val="both"/>
              <w:rPr>
                <w:color w:val="000000"/>
              </w:rPr>
            </w:pPr>
            <w:r w:rsidRPr="00914D9D">
              <w:rPr>
                <w:color w:val="000000"/>
              </w:rPr>
              <w:t xml:space="preserve">Подготовка </w:t>
            </w:r>
            <w:r>
              <w:rPr>
                <w:color w:val="000000"/>
              </w:rPr>
              <w:t>эссе</w:t>
            </w:r>
          </w:p>
        </w:tc>
      </w:tr>
      <w:tr w:rsidR="00BA5E7A" w:rsidRPr="004F4739" w:rsidTr="002A5241">
        <w:tc>
          <w:tcPr>
            <w:tcW w:w="431" w:type="dxa"/>
          </w:tcPr>
          <w:p w:rsidR="00BA5E7A" w:rsidRPr="002D0F2F" w:rsidRDefault="00BA5E7A" w:rsidP="002C4C8B">
            <w:pPr>
              <w:pStyle w:val="ListParagraph"/>
              <w:ind w:left="0"/>
              <w:jc w:val="both"/>
            </w:pPr>
            <w:r>
              <w:t>5.</w:t>
            </w:r>
          </w:p>
        </w:tc>
        <w:tc>
          <w:tcPr>
            <w:tcW w:w="2551" w:type="dxa"/>
          </w:tcPr>
          <w:p w:rsidR="00BA5E7A" w:rsidRPr="00791C6C" w:rsidRDefault="00BA5E7A" w:rsidP="002C4C8B">
            <w:r w:rsidRPr="00791C6C">
              <w:t>Принципы и нормы профессиональной этики</w:t>
            </w:r>
          </w:p>
        </w:tc>
        <w:tc>
          <w:tcPr>
            <w:tcW w:w="6589" w:type="dxa"/>
          </w:tcPr>
          <w:p w:rsidR="00BA5E7A" w:rsidRPr="001D3BD4" w:rsidRDefault="00BA5E7A" w:rsidP="00FF051E">
            <w:pPr>
              <w:jc w:val="both"/>
            </w:pPr>
            <w:r>
              <w:t>Деловая культура и этика в процессе формирования менеджмента нового типа.</w:t>
            </w:r>
          </w:p>
          <w:p w:rsidR="00BA5E7A" w:rsidRDefault="00BA5E7A" w:rsidP="002C4C8B">
            <w:pPr>
              <w:shd w:val="clear" w:color="auto" w:fill="FFFFFF"/>
              <w:jc w:val="both"/>
              <w:rPr>
                <w:color w:val="000000"/>
              </w:rPr>
            </w:pPr>
          </w:p>
          <w:p w:rsidR="00BA5E7A" w:rsidRPr="002B7646" w:rsidRDefault="00BA5E7A" w:rsidP="002C4C8B">
            <w:pPr>
              <w:shd w:val="clear" w:color="auto" w:fill="FFFFFF"/>
              <w:jc w:val="both"/>
              <w:rPr>
                <w:color w:val="000000"/>
              </w:rPr>
            </w:pPr>
            <w:r w:rsidRPr="002B7646">
              <w:rPr>
                <w:color w:val="000000"/>
              </w:rPr>
              <w:t>Работа со справочными материалами</w:t>
            </w:r>
          </w:p>
          <w:p w:rsidR="00BA5E7A" w:rsidRPr="002B7646" w:rsidRDefault="00BA5E7A" w:rsidP="002C4C8B">
            <w:pPr>
              <w:shd w:val="clear" w:color="auto" w:fill="FFFFFF"/>
              <w:jc w:val="both"/>
              <w:rPr>
                <w:color w:val="000000"/>
              </w:rPr>
            </w:pPr>
            <w:r w:rsidRPr="002B7646">
              <w:rPr>
                <w:color w:val="000000"/>
              </w:rPr>
              <w:t>Работа с Интернет-ресурсами</w:t>
            </w:r>
          </w:p>
          <w:p w:rsidR="00BA5E7A" w:rsidRPr="004F4739" w:rsidRDefault="00BA5E7A" w:rsidP="002C4C8B">
            <w:pPr>
              <w:jc w:val="both"/>
            </w:pPr>
            <w:r w:rsidRPr="00914D9D">
              <w:rPr>
                <w:color w:val="000000"/>
              </w:rPr>
              <w:t>Индивидуальные творческие задания</w:t>
            </w:r>
          </w:p>
        </w:tc>
      </w:tr>
      <w:tr w:rsidR="00BA5E7A" w:rsidRPr="00C06B3E" w:rsidTr="002A5241">
        <w:tc>
          <w:tcPr>
            <w:tcW w:w="431" w:type="dxa"/>
          </w:tcPr>
          <w:p w:rsidR="00BA5E7A" w:rsidRPr="002D0F2F" w:rsidRDefault="00BA5E7A" w:rsidP="002C4C8B">
            <w:pPr>
              <w:pStyle w:val="ListParagraph"/>
              <w:ind w:left="0"/>
              <w:jc w:val="both"/>
            </w:pPr>
            <w:r>
              <w:t>6.</w:t>
            </w:r>
          </w:p>
        </w:tc>
        <w:tc>
          <w:tcPr>
            <w:tcW w:w="2551" w:type="dxa"/>
          </w:tcPr>
          <w:p w:rsidR="00BA5E7A" w:rsidRPr="00791C6C" w:rsidRDefault="00BA5E7A" w:rsidP="002C4C8B">
            <w:r w:rsidRPr="00791C6C">
              <w:t>Моральные и этические проблемы профессиональной этики</w:t>
            </w:r>
          </w:p>
        </w:tc>
        <w:tc>
          <w:tcPr>
            <w:tcW w:w="6589" w:type="dxa"/>
          </w:tcPr>
          <w:p w:rsidR="00BA5E7A" w:rsidRDefault="00BA5E7A" w:rsidP="00FF051E">
            <w:pPr>
              <w:shd w:val="clear" w:color="auto" w:fill="FFFFFF"/>
              <w:jc w:val="both"/>
            </w:pPr>
            <w:r>
              <w:t>Хорошая компания – этически и социально ответственная</w:t>
            </w:r>
          </w:p>
          <w:p w:rsidR="00BA5E7A" w:rsidRDefault="00BA5E7A" w:rsidP="00FF051E">
            <w:pPr>
              <w:shd w:val="clear" w:color="auto" w:fill="FFFFFF"/>
              <w:jc w:val="both"/>
              <w:rPr>
                <w:color w:val="000000"/>
              </w:rPr>
            </w:pPr>
            <w:r>
              <w:t>компания.</w:t>
            </w:r>
          </w:p>
          <w:p w:rsidR="00BA5E7A" w:rsidRDefault="00BA5E7A" w:rsidP="002C4C8B">
            <w:pPr>
              <w:shd w:val="clear" w:color="auto" w:fill="FFFFFF"/>
              <w:jc w:val="both"/>
              <w:rPr>
                <w:color w:val="000000"/>
              </w:rPr>
            </w:pPr>
          </w:p>
          <w:p w:rsidR="00BA5E7A" w:rsidRPr="00914D9D" w:rsidRDefault="00BA5E7A" w:rsidP="00FF051E">
            <w:pPr>
              <w:shd w:val="clear" w:color="auto" w:fill="FFFFFF"/>
              <w:jc w:val="both"/>
              <w:rPr>
                <w:color w:val="000000"/>
              </w:rPr>
            </w:pPr>
            <w:r w:rsidRPr="00914D9D">
              <w:rPr>
                <w:color w:val="000000"/>
              </w:rPr>
              <w:t>Реферирование литературы</w:t>
            </w:r>
          </w:p>
          <w:p w:rsidR="00BA5E7A" w:rsidRPr="00914D9D" w:rsidRDefault="00BA5E7A" w:rsidP="00FF051E">
            <w:pPr>
              <w:shd w:val="clear" w:color="auto" w:fill="FFFFFF"/>
              <w:jc w:val="both"/>
              <w:rPr>
                <w:color w:val="000000"/>
              </w:rPr>
            </w:pPr>
            <w:r w:rsidRPr="00914D9D">
              <w:rPr>
                <w:color w:val="000000"/>
              </w:rPr>
              <w:t>Работа со справочными материалами</w:t>
            </w:r>
          </w:p>
          <w:p w:rsidR="00BA5E7A" w:rsidRPr="00914D9D" w:rsidRDefault="00BA5E7A" w:rsidP="00FF051E">
            <w:pPr>
              <w:shd w:val="clear" w:color="auto" w:fill="FFFFFF"/>
              <w:jc w:val="both"/>
              <w:rPr>
                <w:color w:val="000000"/>
              </w:rPr>
            </w:pPr>
            <w:r w:rsidRPr="00914D9D">
              <w:rPr>
                <w:color w:val="000000"/>
              </w:rPr>
              <w:t>Работа с Интернет-ресурсами</w:t>
            </w:r>
          </w:p>
          <w:p w:rsidR="00BA5E7A" w:rsidRPr="00B940C4" w:rsidRDefault="00BA5E7A" w:rsidP="00FF051E">
            <w:pPr>
              <w:shd w:val="clear" w:color="auto" w:fill="FFFFFF"/>
              <w:jc w:val="both"/>
              <w:rPr>
                <w:color w:val="000000"/>
              </w:rPr>
            </w:pPr>
            <w:r w:rsidRPr="00914D9D">
              <w:rPr>
                <w:color w:val="000000"/>
              </w:rPr>
              <w:t>Индивидуальные творческие задания</w:t>
            </w:r>
          </w:p>
        </w:tc>
      </w:tr>
      <w:tr w:rsidR="00BA5E7A" w:rsidRPr="00C06B3E" w:rsidTr="002A5241">
        <w:tc>
          <w:tcPr>
            <w:tcW w:w="431" w:type="dxa"/>
          </w:tcPr>
          <w:p w:rsidR="00BA5E7A" w:rsidRDefault="00BA5E7A" w:rsidP="002C4C8B">
            <w:pPr>
              <w:pStyle w:val="ListParagraph"/>
              <w:ind w:left="0"/>
              <w:jc w:val="both"/>
            </w:pPr>
            <w:r>
              <w:t>7.</w:t>
            </w:r>
          </w:p>
        </w:tc>
        <w:tc>
          <w:tcPr>
            <w:tcW w:w="2551" w:type="dxa"/>
          </w:tcPr>
          <w:p w:rsidR="00BA5E7A" w:rsidRPr="00791C6C" w:rsidRDefault="00BA5E7A" w:rsidP="002C4C8B">
            <w:r w:rsidRPr="00791C6C">
              <w:t>Этические требования к руководителю и проблемы внедрения этических ценностей в деятельность организаций и предприятий</w:t>
            </w:r>
          </w:p>
        </w:tc>
        <w:tc>
          <w:tcPr>
            <w:tcW w:w="6589" w:type="dxa"/>
          </w:tcPr>
          <w:p w:rsidR="00BA5E7A" w:rsidRDefault="00BA5E7A" w:rsidP="00B07359">
            <w:pPr>
              <w:jc w:val="both"/>
            </w:pPr>
            <w:r>
              <w:t xml:space="preserve">Современные проблемы </w:t>
            </w:r>
            <w:r w:rsidRPr="00F41ACF">
              <w:t>корпоративности и корпоративной этики</w:t>
            </w:r>
            <w:r>
              <w:t>.</w:t>
            </w:r>
          </w:p>
          <w:p w:rsidR="00BA5E7A" w:rsidRDefault="00BA5E7A" w:rsidP="00B07359">
            <w:pPr>
              <w:jc w:val="both"/>
            </w:pPr>
          </w:p>
          <w:p w:rsidR="00BA5E7A" w:rsidRPr="005E6CE1" w:rsidRDefault="00BA5E7A" w:rsidP="002C4C8B">
            <w:pPr>
              <w:shd w:val="clear" w:color="auto" w:fill="FFFFFF"/>
              <w:jc w:val="both"/>
            </w:pPr>
            <w:r w:rsidRPr="005E6CE1">
              <w:t>Реферирование литературы</w:t>
            </w:r>
          </w:p>
          <w:p w:rsidR="00BA5E7A" w:rsidRPr="005E6CE1" w:rsidRDefault="00BA5E7A" w:rsidP="002C4C8B">
            <w:pPr>
              <w:shd w:val="clear" w:color="auto" w:fill="FFFFFF"/>
              <w:jc w:val="both"/>
            </w:pPr>
            <w:r w:rsidRPr="005E6CE1">
              <w:t>Работа со справочными материалами</w:t>
            </w:r>
          </w:p>
          <w:p w:rsidR="00BA5E7A" w:rsidRPr="005E6CE1" w:rsidRDefault="00BA5E7A" w:rsidP="002C4C8B">
            <w:pPr>
              <w:shd w:val="clear" w:color="auto" w:fill="FFFFFF"/>
              <w:jc w:val="both"/>
            </w:pPr>
            <w:r w:rsidRPr="005E6CE1">
              <w:t>Работа с Интернет-ресурсами</w:t>
            </w:r>
          </w:p>
          <w:p w:rsidR="00BA5E7A" w:rsidRPr="005E6CE1" w:rsidRDefault="00BA5E7A" w:rsidP="002C4C8B">
            <w:pPr>
              <w:shd w:val="clear" w:color="auto" w:fill="FFFFFF"/>
              <w:jc w:val="both"/>
              <w:rPr>
                <w:color w:val="000000"/>
              </w:rPr>
            </w:pPr>
            <w:r w:rsidRPr="002B7646">
              <w:rPr>
                <w:color w:val="000000"/>
              </w:rPr>
              <w:t>Подготовка презентации</w:t>
            </w:r>
          </w:p>
        </w:tc>
      </w:tr>
      <w:tr w:rsidR="00BA5E7A" w:rsidRPr="00C06B3E" w:rsidTr="002A5241">
        <w:tc>
          <w:tcPr>
            <w:tcW w:w="431" w:type="dxa"/>
          </w:tcPr>
          <w:p w:rsidR="00BA5E7A" w:rsidRDefault="00BA5E7A" w:rsidP="002C4C8B">
            <w:pPr>
              <w:pStyle w:val="ListParagraph"/>
              <w:ind w:left="0"/>
              <w:jc w:val="both"/>
            </w:pPr>
            <w:r>
              <w:t>8.</w:t>
            </w:r>
          </w:p>
        </w:tc>
        <w:tc>
          <w:tcPr>
            <w:tcW w:w="2551" w:type="dxa"/>
          </w:tcPr>
          <w:p w:rsidR="00BA5E7A" w:rsidRPr="00791C6C" w:rsidRDefault="00BA5E7A" w:rsidP="002C4C8B">
            <w:r w:rsidRPr="00791C6C">
              <w:t>Нарушения этики бизнеса и их социальные последствия</w:t>
            </w:r>
          </w:p>
        </w:tc>
        <w:tc>
          <w:tcPr>
            <w:tcW w:w="6589" w:type="dxa"/>
          </w:tcPr>
          <w:p w:rsidR="00BA5E7A" w:rsidRDefault="00BA5E7A" w:rsidP="00F41ACF">
            <w:pPr>
              <w:jc w:val="both"/>
            </w:pPr>
            <w:r>
              <w:t>Этика и ответственность в сфере предпринимательства.</w:t>
            </w:r>
          </w:p>
          <w:p w:rsidR="00BA5E7A" w:rsidRDefault="00BA5E7A" w:rsidP="002C4C8B">
            <w:pPr>
              <w:shd w:val="clear" w:color="auto" w:fill="FFFFFF"/>
              <w:jc w:val="both"/>
            </w:pPr>
          </w:p>
          <w:p w:rsidR="00BA5E7A" w:rsidRPr="005E6CE1" w:rsidRDefault="00BA5E7A" w:rsidP="002C4C8B">
            <w:pPr>
              <w:shd w:val="clear" w:color="auto" w:fill="FFFFFF"/>
              <w:jc w:val="both"/>
            </w:pPr>
            <w:r w:rsidRPr="005E6CE1">
              <w:t>Реферирование литературы</w:t>
            </w:r>
          </w:p>
          <w:p w:rsidR="00BA5E7A" w:rsidRPr="005E6CE1" w:rsidRDefault="00BA5E7A" w:rsidP="002C4C8B">
            <w:pPr>
              <w:shd w:val="clear" w:color="auto" w:fill="FFFFFF"/>
              <w:jc w:val="both"/>
            </w:pPr>
            <w:r w:rsidRPr="005E6CE1">
              <w:t>Работа со справочными материалами</w:t>
            </w:r>
          </w:p>
          <w:p w:rsidR="00BA5E7A" w:rsidRDefault="00BA5E7A" w:rsidP="002C4C8B">
            <w:pPr>
              <w:shd w:val="clear" w:color="auto" w:fill="FFFFFF"/>
              <w:jc w:val="both"/>
            </w:pPr>
            <w:r w:rsidRPr="005E6CE1">
              <w:t>Работа с Интернет-ресурсами</w:t>
            </w:r>
          </w:p>
          <w:p w:rsidR="00BA5E7A" w:rsidRPr="001824BF" w:rsidRDefault="00BA5E7A" w:rsidP="002C4C8B">
            <w:pPr>
              <w:shd w:val="clear" w:color="auto" w:fill="FFFFFF"/>
              <w:jc w:val="both"/>
              <w:rPr>
                <w:color w:val="000000"/>
              </w:rPr>
            </w:pPr>
            <w:r w:rsidRPr="002B7646">
              <w:rPr>
                <w:color w:val="000000"/>
              </w:rPr>
              <w:t>Подготовка презентации</w:t>
            </w:r>
          </w:p>
        </w:tc>
      </w:tr>
      <w:tr w:rsidR="00BA5E7A" w:rsidRPr="00C06B3E" w:rsidTr="002A5241">
        <w:tc>
          <w:tcPr>
            <w:tcW w:w="431" w:type="dxa"/>
          </w:tcPr>
          <w:p w:rsidR="00BA5E7A" w:rsidRDefault="00BA5E7A" w:rsidP="002C4C8B">
            <w:pPr>
              <w:pStyle w:val="ListParagraph"/>
              <w:ind w:left="0"/>
              <w:jc w:val="both"/>
            </w:pPr>
            <w:r>
              <w:t>9.</w:t>
            </w:r>
          </w:p>
        </w:tc>
        <w:tc>
          <w:tcPr>
            <w:tcW w:w="2551" w:type="dxa"/>
          </w:tcPr>
          <w:p w:rsidR="00BA5E7A" w:rsidRPr="00791C6C" w:rsidRDefault="00BA5E7A" w:rsidP="002C4C8B">
            <w:r w:rsidRPr="00791C6C">
              <w:t>Деловой этикет</w:t>
            </w:r>
          </w:p>
        </w:tc>
        <w:tc>
          <w:tcPr>
            <w:tcW w:w="6589" w:type="dxa"/>
          </w:tcPr>
          <w:p w:rsidR="00BA5E7A" w:rsidRDefault="00BA5E7A" w:rsidP="002C4C8B">
            <w:pPr>
              <w:jc w:val="both"/>
            </w:pPr>
            <w:r w:rsidRPr="00F41ACF">
              <w:t>Правовой и нравственный аспекты современного этикета</w:t>
            </w:r>
            <w:r>
              <w:t>.</w:t>
            </w:r>
          </w:p>
          <w:p w:rsidR="00BA5E7A" w:rsidRDefault="00BA5E7A" w:rsidP="002C4C8B">
            <w:pPr>
              <w:shd w:val="clear" w:color="auto" w:fill="FFFFFF"/>
              <w:jc w:val="both"/>
            </w:pPr>
          </w:p>
          <w:p w:rsidR="00BA5E7A" w:rsidRDefault="00BA5E7A" w:rsidP="00FF051E">
            <w:pPr>
              <w:shd w:val="clear" w:color="auto" w:fill="FFFFFF"/>
              <w:jc w:val="both"/>
            </w:pPr>
            <w:r>
              <w:t>Реферирование литературы</w:t>
            </w:r>
          </w:p>
          <w:p w:rsidR="00BA5E7A" w:rsidRDefault="00BA5E7A" w:rsidP="00FF051E">
            <w:pPr>
              <w:shd w:val="clear" w:color="auto" w:fill="FFFFFF"/>
              <w:jc w:val="both"/>
            </w:pPr>
            <w:r>
              <w:t>Работа со справочными материалами</w:t>
            </w:r>
          </w:p>
          <w:p w:rsidR="00BA5E7A" w:rsidRDefault="00BA5E7A" w:rsidP="00FF051E">
            <w:pPr>
              <w:shd w:val="clear" w:color="auto" w:fill="FFFFFF"/>
              <w:jc w:val="both"/>
            </w:pPr>
            <w:r>
              <w:t>Работа с Интернет-ресурсами</w:t>
            </w:r>
          </w:p>
          <w:p w:rsidR="00BA5E7A" w:rsidRDefault="00BA5E7A" w:rsidP="00FF051E">
            <w:pPr>
              <w:shd w:val="clear" w:color="auto" w:fill="FFFFFF"/>
              <w:jc w:val="both"/>
            </w:pPr>
            <w:r w:rsidRPr="004E5C18">
              <w:rPr>
                <w:color w:val="000000"/>
              </w:rPr>
              <w:t>Использование ИКТ-технологий</w:t>
            </w:r>
          </w:p>
          <w:p w:rsidR="00BA5E7A" w:rsidRPr="00C06B3E" w:rsidRDefault="00BA5E7A" w:rsidP="00FF051E">
            <w:pPr>
              <w:shd w:val="clear" w:color="auto" w:fill="FFFFFF"/>
              <w:jc w:val="both"/>
            </w:pPr>
            <w:r>
              <w:t>Индивидуальные творческие задания</w:t>
            </w:r>
          </w:p>
        </w:tc>
      </w:tr>
    </w:tbl>
    <w:p w:rsidR="00BA5E7A" w:rsidRDefault="00BA5E7A" w:rsidP="006774E3">
      <w:pPr>
        <w:autoSpaceDE w:val="0"/>
        <w:autoSpaceDN w:val="0"/>
        <w:adjustRightInd w:val="0"/>
        <w:ind w:left="360"/>
        <w:jc w:val="both"/>
        <w:rPr>
          <w:b/>
          <w:bCs/>
          <w:i/>
          <w:iCs/>
        </w:rPr>
      </w:pPr>
    </w:p>
    <w:p w:rsidR="00BA5E7A" w:rsidRPr="006774E3" w:rsidRDefault="00BA5E7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A5E7A" w:rsidRPr="00ED171C" w:rsidRDefault="00BA5E7A" w:rsidP="00A56BFB">
      <w:pPr>
        <w:pStyle w:val="ListParagraph"/>
        <w:numPr>
          <w:ilvl w:val="0"/>
          <w:numId w:val="18"/>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Тетерятник, Ю. Е. Холодилина.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5" w:history="1">
        <w:r w:rsidRPr="00376A0A">
          <w:rPr>
            <w:rStyle w:val="Hyperlink"/>
          </w:rPr>
          <w:t>http://www.iprbookshop.ru/30125.html</w:t>
        </w:r>
      </w:hyperlink>
    </w:p>
    <w:p w:rsidR="00BA5E7A" w:rsidRPr="00ED171C" w:rsidRDefault="00BA5E7A" w:rsidP="00A56BFB">
      <w:pPr>
        <w:pStyle w:val="ListParagraph"/>
        <w:numPr>
          <w:ilvl w:val="0"/>
          <w:numId w:val="18"/>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6" w:history="1">
        <w:r w:rsidRPr="00376A0A">
          <w:rPr>
            <w:rStyle w:val="Hyperlink"/>
          </w:rPr>
          <w:t>http://www.iprbookshop.ru/32795.html</w:t>
        </w:r>
      </w:hyperlink>
    </w:p>
    <w:p w:rsidR="00BA5E7A" w:rsidRPr="00B4121F" w:rsidRDefault="00BA5E7A" w:rsidP="00A56BFB">
      <w:pPr>
        <w:pStyle w:val="ListParagraph"/>
        <w:numPr>
          <w:ilvl w:val="0"/>
          <w:numId w:val="18"/>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7" w:history="1">
        <w:r w:rsidRPr="00376A0A">
          <w:rPr>
            <w:rStyle w:val="Hyperlink"/>
          </w:rPr>
          <w:t>http://www.iprbookshop.ru/102277.html</w:t>
        </w:r>
      </w:hyperlink>
    </w:p>
    <w:p w:rsidR="00BA5E7A" w:rsidRPr="00B4121F" w:rsidRDefault="00BA5E7A" w:rsidP="00A56BFB">
      <w:pPr>
        <w:pStyle w:val="ListParagraph"/>
        <w:numPr>
          <w:ilvl w:val="0"/>
          <w:numId w:val="18"/>
        </w:numPr>
        <w:tabs>
          <w:tab w:val="left" w:pos="993"/>
        </w:tabs>
        <w:ind w:left="0" w:firstLine="709"/>
        <w:jc w:val="both"/>
        <w:rPr>
          <w:shd w:val="clear" w:color="auto" w:fill="FFFFFF"/>
        </w:rPr>
      </w:pPr>
      <w:r>
        <w:t xml:space="preserve">Сибирякова, Т. Б. Основы профессионального развития менеджера (введение в направление подготовки) : учебное пособие / Т. Б. Сибирякова.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8" w:history="1">
        <w:r w:rsidRPr="00376A0A">
          <w:rPr>
            <w:rStyle w:val="Hyperlink"/>
          </w:rPr>
          <w:t>http://www.iprbookshop.ru/56021.html</w:t>
        </w:r>
      </w:hyperlink>
    </w:p>
    <w:p w:rsidR="00BA5E7A" w:rsidRPr="009E396A" w:rsidRDefault="00BA5E7A" w:rsidP="00A56BFB">
      <w:pPr>
        <w:pStyle w:val="ListParagraph"/>
        <w:widowControl/>
        <w:numPr>
          <w:ilvl w:val="0"/>
          <w:numId w:val="1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9" w:history="1">
        <w:r w:rsidRPr="00376A0A">
          <w:rPr>
            <w:rStyle w:val="Hyperlink"/>
          </w:rPr>
          <w:t>http://www.iprbookshop.ru/22487.html</w:t>
        </w:r>
      </w:hyperlink>
    </w:p>
    <w:p w:rsidR="00BA5E7A" w:rsidRDefault="00BA5E7A" w:rsidP="00EB3314">
      <w:pPr>
        <w:autoSpaceDE w:val="0"/>
        <w:autoSpaceDN w:val="0"/>
        <w:adjustRightInd w:val="0"/>
        <w:jc w:val="both"/>
        <w:rPr>
          <w:b/>
        </w:rPr>
      </w:pPr>
    </w:p>
    <w:p w:rsidR="00BA5E7A" w:rsidRPr="00DC11F5" w:rsidRDefault="00BA5E7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A5E7A" w:rsidRPr="00DC11F5" w:rsidRDefault="00BA5E7A" w:rsidP="002A5241">
      <w:pPr>
        <w:autoSpaceDE w:val="0"/>
        <w:autoSpaceDN w:val="0"/>
        <w:adjustRightInd w:val="0"/>
        <w:ind w:firstLine="709"/>
        <w:jc w:val="both"/>
      </w:pPr>
      <w:r w:rsidRPr="00DC11F5">
        <w:t>Предусмотреныследующие виды контроля качества освоения конкретной дисциплины:</w:t>
      </w:r>
    </w:p>
    <w:p w:rsidR="00BA5E7A" w:rsidRPr="00DC11F5" w:rsidRDefault="00BA5E7A" w:rsidP="002A5241">
      <w:pPr>
        <w:autoSpaceDE w:val="0"/>
        <w:autoSpaceDN w:val="0"/>
        <w:adjustRightInd w:val="0"/>
        <w:ind w:firstLine="709"/>
        <w:jc w:val="both"/>
      </w:pPr>
      <w:r w:rsidRPr="00DC11F5">
        <w:t>- текущий контроль успеваемости</w:t>
      </w:r>
    </w:p>
    <w:p w:rsidR="00BA5E7A" w:rsidRPr="00DC11F5" w:rsidRDefault="00BA5E7A" w:rsidP="002A5241">
      <w:pPr>
        <w:autoSpaceDE w:val="0"/>
        <w:autoSpaceDN w:val="0"/>
        <w:adjustRightInd w:val="0"/>
        <w:ind w:firstLine="709"/>
        <w:jc w:val="both"/>
      </w:pPr>
      <w:r w:rsidRPr="00DC11F5">
        <w:t>- промежуточная аттестация обучающихся по дисциплине</w:t>
      </w:r>
    </w:p>
    <w:p w:rsidR="00BA5E7A" w:rsidRPr="00DC11F5" w:rsidRDefault="00BA5E7A" w:rsidP="002A5241">
      <w:pPr>
        <w:autoSpaceDE w:val="0"/>
        <w:autoSpaceDN w:val="0"/>
        <w:adjustRightInd w:val="0"/>
        <w:ind w:firstLine="709"/>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A5E7A" w:rsidRPr="00DC11F5" w:rsidRDefault="00BA5E7A" w:rsidP="002A5241">
      <w:pPr>
        <w:autoSpaceDE w:val="0"/>
        <w:autoSpaceDN w:val="0"/>
        <w:adjustRightInd w:val="0"/>
        <w:ind w:firstLine="709"/>
        <w:jc w:val="both"/>
      </w:pPr>
      <w:r w:rsidRPr="00DC11F5">
        <w:t>Текущий контроль успеваемости обеспечивает оценивание хода освоения дисциплины в процессе обучения.</w:t>
      </w:r>
    </w:p>
    <w:p w:rsidR="00BA5E7A" w:rsidRPr="00DC11F5" w:rsidRDefault="00BA5E7A" w:rsidP="00D00133">
      <w:pPr>
        <w:autoSpaceDE w:val="0"/>
        <w:autoSpaceDN w:val="0"/>
        <w:adjustRightInd w:val="0"/>
        <w:ind w:left="720"/>
        <w:jc w:val="both"/>
        <w:rPr>
          <w:i/>
          <w:iCs/>
        </w:rPr>
      </w:pPr>
    </w:p>
    <w:p w:rsidR="00BA5E7A" w:rsidRPr="00F41ACF" w:rsidRDefault="00BA5E7A" w:rsidP="00F41ACF">
      <w:pPr>
        <w:ind w:left="709"/>
        <w:jc w:val="both"/>
        <w:rPr>
          <w:b/>
          <w:iCs/>
        </w:rPr>
      </w:pPr>
      <w:r>
        <w:rPr>
          <w:b/>
          <w:iCs/>
        </w:rPr>
        <w:t xml:space="preserve">6.1 </w:t>
      </w:r>
      <w:r w:rsidRPr="00F41ACF">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4"/>
        <w:gridCol w:w="3250"/>
        <w:gridCol w:w="1995"/>
        <w:gridCol w:w="3788"/>
      </w:tblGrid>
      <w:tr w:rsidR="00BA5E7A" w:rsidRPr="00DC11F5" w:rsidTr="002A5241">
        <w:tc>
          <w:tcPr>
            <w:tcW w:w="464" w:type="dxa"/>
          </w:tcPr>
          <w:p w:rsidR="00BA5E7A" w:rsidRPr="00DC11F5" w:rsidRDefault="00BA5E7A" w:rsidP="00935672">
            <w:pPr>
              <w:pStyle w:val="ListParagraph"/>
              <w:ind w:left="0"/>
              <w:jc w:val="center"/>
              <w:rPr>
                <w:b/>
              </w:rPr>
            </w:pPr>
            <w:r w:rsidRPr="00DC11F5">
              <w:rPr>
                <w:b/>
              </w:rPr>
              <w:t>№ п/п</w:t>
            </w:r>
          </w:p>
        </w:tc>
        <w:tc>
          <w:tcPr>
            <w:tcW w:w="3250" w:type="dxa"/>
          </w:tcPr>
          <w:p w:rsidR="00BA5E7A" w:rsidRPr="00DC11F5" w:rsidRDefault="00BA5E7A" w:rsidP="00935672">
            <w:pPr>
              <w:pStyle w:val="ListParagraph"/>
              <w:ind w:left="0"/>
              <w:jc w:val="center"/>
              <w:rPr>
                <w:b/>
              </w:rPr>
            </w:pPr>
            <w:r w:rsidRPr="00DC11F5">
              <w:rPr>
                <w:b/>
              </w:rPr>
              <w:t>Контролируемые разделы (темы)</w:t>
            </w:r>
          </w:p>
        </w:tc>
        <w:tc>
          <w:tcPr>
            <w:tcW w:w="1995" w:type="dxa"/>
          </w:tcPr>
          <w:p w:rsidR="00BA5E7A" w:rsidRPr="00DC11F5" w:rsidRDefault="00BA5E7A" w:rsidP="00935672">
            <w:pPr>
              <w:pStyle w:val="ListParagraph"/>
              <w:ind w:left="0"/>
              <w:jc w:val="center"/>
              <w:rPr>
                <w:b/>
              </w:rPr>
            </w:pPr>
            <w:r w:rsidRPr="00DC11F5">
              <w:rPr>
                <w:b/>
              </w:rPr>
              <w:t>Код контролируемой компетенции</w:t>
            </w:r>
          </w:p>
        </w:tc>
        <w:tc>
          <w:tcPr>
            <w:tcW w:w="3788" w:type="dxa"/>
          </w:tcPr>
          <w:p w:rsidR="00BA5E7A" w:rsidRPr="00DC11F5" w:rsidRDefault="00BA5E7A" w:rsidP="00935672">
            <w:pPr>
              <w:pStyle w:val="ListParagraph"/>
              <w:ind w:left="0"/>
              <w:rPr>
                <w:b/>
              </w:rPr>
            </w:pPr>
            <w:r w:rsidRPr="00DC11F5">
              <w:rPr>
                <w:b/>
              </w:rPr>
              <w:t xml:space="preserve"> Наименование оценочного средства</w:t>
            </w:r>
          </w:p>
        </w:tc>
      </w:tr>
      <w:tr w:rsidR="00BA5E7A" w:rsidRPr="00DC11F5" w:rsidTr="002A5241">
        <w:tc>
          <w:tcPr>
            <w:tcW w:w="464" w:type="dxa"/>
          </w:tcPr>
          <w:p w:rsidR="00BA5E7A" w:rsidRPr="00DC11F5" w:rsidRDefault="00BA5E7A" w:rsidP="00F41ACF">
            <w:pPr>
              <w:pStyle w:val="ListParagraph"/>
              <w:numPr>
                <w:ilvl w:val="0"/>
                <w:numId w:val="3"/>
              </w:numPr>
              <w:ind w:left="0"/>
            </w:pPr>
            <w:r>
              <w:t>1</w:t>
            </w:r>
          </w:p>
        </w:tc>
        <w:tc>
          <w:tcPr>
            <w:tcW w:w="3250" w:type="dxa"/>
          </w:tcPr>
          <w:p w:rsidR="00BA5E7A" w:rsidRPr="00791C6C" w:rsidRDefault="00BA5E7A" w:rsidP="00F41ACF">
            <w:r w:rsidRPr="00791C6C">
              <w:t>Теоретические основы этики как науки о морали. Основные проблемы теории морали</w:t>
            </w:r>
          </w:p>
        </w:tc>
        <w:tc>
          <w:tcPr>
            <w:tcW w:w="1995" w:type="dxa"/>
          </w:tcPr>
          <w:p w:rsidR="00BA5E7A" w:rsidRDefault="00BA5E7A" w:rsidP="002A5241">
            <w:pPr>
              <w:pStyle w:val="ListParagraph"/>
              <w:ind w:left="0"/>
              <w:jc w:val="center"/>
            </w:pPr>
            <w:r>
              <w:t>УК-3</w:t>
            </w:r>
          </w:p>
          <w:p w:rsidR="00BA5E7A" w:rsidRPr="00DC11F5" w:rsidRDefault="00BA5E7A" w:rsidP="002A5241">
            <w:pPr>
              <w:pStyle w:val="ListParagraph"/>
              <w:ind w:left="0"/>
              <w:jc w:val="center"/>
            </w:pPr>
            <w:r>
              <w:t>УК-5</w:t>
            </w:r>
          </w:p>
        </w:tc>
        <w:tc>
          <w:tcPr>
            <w:tcW w:w="3788" w:type="dxa"/>
          </w:tcPr>
          <w:p w:rsidR="00BA5E7A" w:rsidRPr="00DC11F5" w:rsidRDefault="00BA5E7A" w:rsidP="004F0BE4">
            <w:pPr>
              <w:pStyle w:val="ListParagraph"/>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BA5E7A" w:rsidRPr="00DC11F5" w:rsidTr="002A5241">
        <w:tc>
          <w:tcPr>
            <w:tcW w:w="464" w:type="dxa"/>
          </w:tcPr>
          <w:p w:rsidR="00BA5E7A" w:rsidRDefault="00BA5E7A" w:rsidP="00F41ACF">
            <w:pPr>
              <w:pStyle w:val="ListParagraph"/>
              <w:numPr>
                <w:ilvl w:val="0"/>
                <w:numId w:val="3"/>
              </w:numPr>
              <w:ind w:left="0"/>
            </w:pPr>
            <w:r>
              <w:t>2</w:t>
            </w:r>
          </w:p>
        </w:tc>
        <w:tc>
          <w:tcPr>
            <w:tcW w:w="3250" w:type="dxa"/>
          </w:tcPr>
          <w:p w:rsidR="00BA5E7A" w:rsidRPr="00791C6C" w:rsidRDefault="00BA5E7A" w:rsidP="00F41ACF">
            <w:r w:rsidRPr="00791C6C">
              <w:t>Основы профессиональной этики</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Pr="00DC11F5" w:rsidRDefault="00BA5E7A" w:rsidP="004F0BE4">
            <w:pPr>
              <w:pStyle w:val="ListParagraph"/>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r>
              <w:t>эссес</w:t>
            </w:r>
            <w:r w:rsidRPr="00E12135">
              <w:t>равнительный анализ в форме диспута</w:t>
            </w:r>
          </w:p>
        </w:tc>
      </w:tr>
      <w:tr w:rsidR="00BA5E7A" w:rsidRPr="00DC11F5" w:rsidTr="002A5241">
        <w:tc>
          <w:tcPr>
            <w:tcW w:w="464" w:type="dxa"/>
          </w:tcPr>
          <w:p w:rsidR="00BA5E7A" w:rsidRPr="00DC11F5" w:rsidRDefault="00BA5E7A" w:rsidP="00F41ACF">
            <w:pPr>
              <w:pStyle w:val="ListParagraph"/>
              <w:numPr>
                <w:ilvl w:val="0"/>
                <w:numId w:val="3"/>
              </w:numPr>
              <w:ind w:left="0"/>
            </w:pPr>
            <w:r>
              <w:t>3</w:t>
            </w:r>
          </w:p>
        </w:tc>
        <w:tc>
          <w:tcPr>
            <w:tcW w:w="3250" w:type="dxa"/>
          </w:tcPr>
          <w:p w:rsidR="00BA5E7A" w:rsidRPr="00791C6C" w:rsidRDefault="00BA5E7A" w:rsidP="00F41ACF">
            <w:r w:rsidRPr="00791C6C">
              <w:t>Этика и экономика: этические аспекты экономической деятельности</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Pr="00DC11F5" w:rsidRDefault="00BA5E7A" w:rsidP="004F0BE4">
            <w:pPr>
              <w:pStyle w:val="ListParagraph"/>
              <w:ind w:left="0"/>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BA5E7A" w:rsidRPr="00DC11F5" w:rsidTr="002A5241">
        <w:tc>
          <w:tcPr>
            <w:tcW w:w="464" w:type="dxa"/>
          </w:tcPr>
          <w:p w:rsidR="00BA5E7A" w:rsidRPr="00DC11F5" w:rsidRDefault="00BA5E7A" w:rsidP="00F41ACF">
            <w:pPr>
              <w:pStyle w:val="ListParagraph"/>
              <w:numPr>
                <w:ilvl w:val="0"/>
                <w:numId w:val="3"/>
              </w:numPr>
              <w:ind w:left="0"/>
            </w:pPr>
            <w:r>
              <w:t>4</w:t>
            </w:r>
          </w:p>
        </w:tc>
        <w:tc>
          <w:tcPr>
            <w:tcW w:w="3250" w:type="dxa"/>
          </w:tcPr>
          <w:p w:rsidR="00BA5E7A" w:rsidRPr="00791C6C" w:rsidRDefault="00BA5E7A" w:rsidP="00F41ACF">
            <w:r w:rsidRPr="00791C6C">
              <w:t>Профессиональная этика как регулятор взаимоотношения в деловой среде: предмет и специфика</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Pr="00DC11F5" w:rsidRDefault="00BA5E7A" w:rsidP="004F0BE4">
            <w:pPr>
              <w:pStyle w:val="ListParagraph"/>
              <w:ind w:left="0"/>
            </w:pPr>
            <w:r w:rsidRPr="000728EE">
              <w:t>Вопросы к занятию, практические задания различной степени сложности</w:t>
            </w:r>
          </w:p>
        </w:tc>
      </w:tr>
      <w:tr w:rsidR="00BA5E7A" w:rsidRPr="00DC11F5" w:rsidTr="002A5241">
        <w:tc>
          <w:tcPr>
            <w:tcW w:w="464" w:type="dxa"/>
          </w:tcPr>
          <w:p w:rsidR="00BA5E7A" w:rsidRPr="00DC11F5" w:rsidRDefault="00BA5E7A" w:rsidP="00F41ACF">
            <w:pPr>
              <w:pStyle w:val="ListParagraph"/>
              <w:numPr>
                <w:ilvl w:val="0"/>
                <w:numId w:val="3"/>
              </w:numPr>
              <w:ind w:left="0"/>
            </w:pPr>
            <w:r>
              <w:t>5</w:t>
            </w:r>
          </w:p>
        </w:tc>
        <w:tc>
          <w:tcPr>
            <w:tcW w:w="3250" w:type="dxa"/>
          </w:tcPr>
          <w:p w:rsidR="00BA5E7A" w:rsidRPr="00791C6C" w:rsidRDefault="00BA5E7A" w:rsidP="00F41ACF">
            <w:r w:rsidRPr="00791C6C">
              <w:t>Принципы и нормы профессиональной этики</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Pr="00DC11F5" w:rsidRDefault="00BA5E7A" w:rsidP="002262FB">
            <w:pPr>
              <w:pStyle w:val="ListParagraph"/>
              <w:ind w:left="0"/>
            </w:pPr>
            <w:r w:rsidRPr="000728EE">
              <w:t xml:space="preserve">Вопросы к занятию, </w:t>
            </w:r>
            <w:r>
              <w:t>с</w:t>
            </w:r>
            <w:r w:rsidRPr="00E12135">
              <w:t>равнительный анализ в форме диспута</w:t>
            </w:r>
          </w:p>
        </w:tc>
      </w:tr>
      <w:tr w:rsidR="00BA5E7A" w:rsidRPr="00DC11F5" w:rsidTr="002A5241">
        <w:tc>
          <w:tcPr>
            <w:tcW w:w="464" w:type="dxa"/>
          </w:tcPr>
          <w:p w:rsidR="00BA5E7A" w:rsidRPr="00DC11F5" w:rsidRDefault="00BA5E7A" w:rsidP="00F41ACF">
            <w:pPr>
              <w:pStyle w:val="ListParagraph"/>
              <w:numPr>
                <w:ilvl w:val="0"/>
                <w:numId w:val="3"/>
              </w:numPr>
              <w:ind w:left="0"/>
            </w:pPr>
            <w:r>
              <w:t>6</w:t>
            </w:r>
          </w:p>
        </w:tc>
        <w:tc>
          <w:tcPr>
            <w:tcW w:w="3250" w:type="dxa"/>
          </w:tcPr>
          <w:p w:rsidR="00BA5E7A" w:rsidRPr="00791C6C" w:rsidRDefault="00BA5E7A" w:rsidP="00F41ACF">
            <w:r w:rsidRPr="00791C6C">
              <w:t>Моральные и этические проблемы профессиональной этики</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Pr="00DC11F5" w:rsidRDefault="00BA5E7A" w:rsidP="004F0BE4">
            <w:pPr>
              <w:pStyle w:val="ListParagraph"/>
              <w:ind w:left="0"/>
            </w:pPr>
            <w:r>
              <w:t>Вопросы к занятию</w:t>
            </w:r>
            <w:r w:rsidRPr="00DC11F5">
              <w:t xml:space="preserve">, </w:t>
            </w:r>
            <w:r w:rsidRPr="000728EE">
              <w:t>практические задания различной степени сложности</w:t>
            </w:r>
          </w:p>
        </w:tc>
      </w:tr>
      <w:tr w:rsidR="00BA5E7A" w:rsidRPr="00DC11F5" w:rsidTr="002A5241">
        <w:tc>
          <w:tcPr>
            <w:tcW w:w="464" w:type="dxa"/>
          </w:tcPr>
          <w:p w:rsidR="00BA5E7A" w:rsidRDefault="00BA5E7A" w:rsidP="00F41ACF">
            <w:pPr>
              <w:pStyle w:val="ListParagraph"/>
              <w:numPr>
                <w:ilvl w:val="0"/>
                <w:numId w:val="3"/>
              </w:numPr>
              <w:ind w:left="0"/>
            </w:pPr>
            <w:r>
              <w:t>7</w:t>
            </w:r>
          </w:p>
        </w:tc>
        <w:tc>
          <w:tcPr>
            <w:tcW w:w="3250" w:type="dxa"/>
          </w:tcPr>
          <w:p w:rsidR="00BA5E7A" w:rsidRPr="00791C6C" w:rsidRDefault="00BA5E7A" w:rsidP="00F41ACF">
            <w:r w:rsidRPr="00791C6C">
              <w:t>Этические требования к руководителю и проблемы внедрения этических ценностей в деятельность организаций и предприятий</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Default="00BA5E7A" w:rsidP="004F0BE4">
            <w:pPr>
              <w:pStyle w:val="ListParagraph"/>
              <w:ind w:left="0"/>
            </w:pPr>
            <w:r>
              <w:t>Вопросы к занятию</w:t>
            </w:r>
            <w:r w:rsidRPr="00DC11F5">
              <w:t xml:space="preserve">, </w:t>
            </w:r>
            <w:r w:rsidRPr="000728EE">
              <w:t>практические задания различной степени сложности</w:t>
            </w:r>
          </w:p>
        </w:tc>
      </w:tr>
      <w:tr w:rsidR="00BA5E7A" w:rsidRPr="00DC11F5" w:rsidTr="002A5241">
        <w:tc>
          <w:tcPr>
            <w:tcW w:w="464" w:type="dxa"/>
          </w:tcPr>
          <w:p w:rsidR="00BA5E7A" w:rsidRDefault="00BA5E7A" w:rsidP="00F41ACF">
            <w:pPr>
              <w:pStyle w:val="ListParagraph"/>
              <w:numPr>
                <w:ilvl w:val="0"/>
                <w:numId w:val="3"/>
              </w:numPr>
              <w:ind w:left="0"/>
            </w:pPr>
            <w:r>
              <w:t>8</w:t>
            </w:r>
          </w:p>
        </w:tc>
        <w:tc>
          <w:tcPr>
            <w:tcW w:w="3250" w:type="dxa"/>
          </w:tcPr>
          <w:p w:rsidR="00BA5E7A" w:rsidRPr="00791C6C" w:rsidRDefault="00BA5E7A" w:rsidP="00F41ACF">
            <w:r w:rsidRPr="00791C6C">
              <w:t>Нарушения этики бизнеса и их социальные последствия</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Default="00BA5E7A" w:rsidP="004F0BE4">
            <w:pPr>
              <w:pStyle w:val="ListParagraph"/>
              <w:ind w:left="0"/>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BA5E7A" w:rsidRPr="00DC11F5" w:rsidTr="002A5241">
        <w:tc>
          <w:tcPr>
            <w:tcW w:w="464" w:type="dxa"/>
          </w:tcPr>
          <w:p w:rsidR="00BA5E7A" w:rsidRDefault="00BA5E7A" w:rsidP="00F41ACF">
            <w:pPr>
              <w:pStyle w:val="ListParagraph"/>
              <w:numPr>
                <w:ilvl w:val="0"/>
                <w:numId w:val="3"/>
              </w:numPr>
              <w:ind w:left="0"/>
            </w:pPr>
            <w:r>
              <w:t>9</w:t>
            </w:r>
          </w:p>
        </w:tc>
        <w:tc>
          <w:tcPr>
            <w:tcW w:w="3250" w:type="dxa"/>
          </w:tcPr>
          <w:p w:rsidR="00BA5E7A" w:rsidRPr="00791C6C" w:rsidRDefault="00BA5E7A" w:rsidP="00F41ACF">
            <w:r w:rsidRPr="00791C6C">
              <w:t>Деловой этикет</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Default="00BA5E7A" w:rsidP="004F0BE4">
            <w:pPr>
              <w:pStyle w:val="ListParagraph"/>
              <w:ind w:left="0"/>
            </w:pPr>
            <w:r w:rsidRPr="000728EE">
              <w:t>Вопросы к занятию, практические задания различной степени сложности</w:t>
            </w:r>
          </w:p>
        </w:tc>
      </w:tr>
    </w:tbl>
    <w:p w:rsidR="00BA5E7A" w:rsidRPr="00DC11F5" w:rsidRDefault="00BA5E7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A5E7A" w:rsidRDefault="00BA5E7A" w:rsidP="0001303E">
      <w:pPr>
        <w:autoSpaceDE w:val="0"/>
        <w:autoSpaceDN w:val="0"/>
        <w:adjustRightInd w:val="0"/>
        <w:ind w:left="720"/>
        <w:jc w:val="both"/>
        <w:rPr>
          <w:i/>
          <w:iCs/>
          <w:u w:val="single"/>
        </w:rPr>
      </w:pPr>
    </w:p>
    <w:p w:rsidR="00BA5E7A" w:rsidRPr="009B1BE2" w:rsidRDefault="00BA5E7A"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BA5E7A" w:rsidRPr="00466912" w:rsidRDefault="00BA5E7A"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BA5E7A" w:rsidRPr="00034631" w:rsidRDefault="00BA5E7A" w:rsidP="004F0BE4">
      <w:pPr>
        <w:tabs>
          <w:tab w:val="left" w:pos="317"/>
        </w:tabs>
        <w:jc w:val="both"/>
      </w:pPr>
      <w:r w:rsidRPr="00034631">
        <w:t>1. Как соотносятся и что выражают понятия «этика», «мораль», «нравственность?</w:t>
      </w:r>
    </w:p>
    <w:p w:rsidR="00BA5E7A" w:rsidRPr="00034631" w:rsidRDefault="00BA5E7A" w:rsidP="004F0BE4">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BA5E7A" w:rsidRPr="00034631" w:rsidRDefault="00BA5E7A" w:rsidP="004F0BE4">
      <w:pPr>
        <w:tabs>
          <w:tab w:val="left" w:pos="317"/>
        </w:tabs>
        <w:jc w:val="both"/>
      </w:pPr>
      <w:r w:rsidRPr="00034631">
        <w:t>3. Назовите основные функции морали. В чем они заключаются?</w:t>
      </w:r>
    </w:p>
    <w:p w:rsidR="00BA5E7A" w:rsidRPr="00034631" w:rsidRDefault="00BA5E7A" w:rsidP="004F0BE4">
      <w:pPr>
        <w:tabs>
          <w:tab w:val="left" w:pos="317"/>
        </w:tabs>
        <w:jc w:val="both"/>
      </w:pPr>
      <w:r w:rsidRPr="00034631">
        <w:t>4. Из каких компонентов состоит система  моральной регуляции?</w:t>
      </w:r>
    </w:p>
    <w:p w:rsidR="00BA5E7A" w:rsidRPr="00034631" w:rsidRDefault="00BA5E7A" w:rsidP="004F0BE4">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BA5E7A" w:rsidRPr="00034631" w:rsidRDefault="00BA5E7A" w:rsidP="004F0BE4">
      <w:pPr>
        <w:tabs>
          <w:tab w:val="left" w:pos="317"/>
        </w:tabs>
        <w:jc w:val="both"/>
      </w:pPr>
      <w:r w:rsidRPr="00034631">
        <w:t>6. Как соотносятся понятия «мораль» и «нравы»?</w:t>
      </w:r>
    </w:p>
    <w:p w:rsidR="00BA5E7A" w:rsidRDefault="00BA5E7A" w:rsidP="0001303E">
      <w:pPr>
        <w:ind w:left="709"/>
        <w:jc w:val="both"/>
        <w:rPr>
          <w:b/>
        </w:rPr>
      </w:pP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Практическое задание</w:t>
      </w:r>
      <w:r w:rsidRPr="004F0BE4">
        <w:rPr>
          <w:i/>
        </w:rPr>
        <w:t>.</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BA5E7A" w:rsidRDefault="00BA5E7A" w:rsidP="0001303E">
      <w:pPr>
        <w:ind w:firstLine="708"/>
        <w:jc w:val="both"/>
        <w:rPr>
          <w:i/>
        </w:rPr>
      </w:pPr>
    </w:p>
    <w:p w:rsidR="00BA5E7A" w:rsidRDefault="00BA5E7A" w:rsidP="0001303E">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BA5E7A" w:rsidRDefault="00BA5E7A" w:rsidP="0001303E">
      <w:pPr>
        <w:pStyle w:val="1"/>
        <w:spacing w:after="0" w:line="240" w:lineRule="auto"/>
        <w:ind w:left="0"/>
        <w:jc w:val="both"/>
        <w:rPr>
          <w:sz w:val="24"/>
          <w:szCs w:val="24"/>
        </w:rPr>
      </w:pPr>
    </w:p>
    <w:p w:rsidR="00BA5E7A" w:rsidRPr="009B1BE2" w:rsidRDefault="00BA5E7A"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BA5E7A" w:rsidRDefault="00BA5E7A" w:rsidP="0001303E">
      <w:pPr>
        <w:ind w:firstLine="708"/>
        <w:jc w:val="both"/>
        <w:rPr>
          <w:bCs/>
          <w:i/>
        </w:rPr>
      </w:pPr>
      <w:r w:rsidRPr="00BD106F">
        <w:rPr>
          <w:bCs/>
          <w:i/>
        </w:rPr>
        <w:t>Вопросы к занятию</w:t>
      </w:r>
    </w:p>
    <w:p w:rsidR="00BA5E7A" w:rsidRDefault="00BA5E7A" w:rsidP="00645B11">
      <w:r>
        <w:t>1. Возникновение профессиональной этики</w:t>
      </w:r>
    </w:p>
    <w:p w:rsidR="00BA5E7A" w:rsidRPr="00645B11" w:rsidRDefault="00BA5E7A" w:rsidP="00645B11">
      <w:pPr>
        <w:rPr>
          <w:b/>
        </w:rPr>
      </w:pPr>
      <w:r>
        <w:t xml:space="preserve">2. </w:t>
      </w:r>
      <w:r w:rsidRPr="00645B11">
        <w:rPr>
          <w:rStyle w:val="Strong"/>
          <w:b w:val="0"/>
          <w:bCs/>
        </w:rPr>
        <w:t>Понятие, сущность и принципы профессиональной этики</w:t>
      </w:r>
    </w:p>
    <w:p w:rsidR="00BA5E7A" w:rsidRDefault="00BA5E7A" w:rsidP="00645B11">
      <w:pPr>
        <w:pStyle w:val="BodyTextIndent"/>
        <w:spacing w:after="0"/>
        <w:ind w:left="0"/>
        <w:jc w:val="both"/>
        <w:rPr>
          <w:lang w:val="ru-RU"/>
        </w:rPr>
      </w:pPr>
      <w:r>
        <w:rPr>
          <w:lang w:val="ru-RU"/>
        </w:rPr>
        <w:t xml:space="preserve">3. Категории </w:t>
      </w:r>
      <w:r w:rsidRPr="00645B11">
        <w:rPr>
          <w:lang w:val="ru-RU"/>
        </w:rPr>
        <w:t>профессиональной этики</w:t>
      </w:r>
    </w:p>
    <w:p w:rsidR="00BA5E7A" w:rsidRPr="005A2EAD" w:rsidRDefault="00BA5E7A" w:rsidP="00645B11">
      <w:pPr>
        <w:pStyle w:val="BodyTextIndent"/>
        <w:spacing w:after="0"/>
        <w:ind w:left="0"/>
        <w:jc w:val="both"/>
        <w:rPr>
          <w:lang w:val="ru-RU"/>
        </w:rPr>
      </w:pPr>
      <w:r>
        <w:rPr>
          <w:lang w:val="ru-RU"/>
        </w:rPr>
        <w:t xml:space="preserve">4. </w:t>
      </w:r>
      <w:r w:rsidRPr="005A2EAD">
        <w:rPr>
          <w:lang w:val="ru-RU"/>
        </w:rPr>
        <w:t>Особенностипрофессиональнойэтикируководителя</w:t>
      </w:r>
    </w:p>
    <w:p w:rsidR="00BA5E7A" w:rsidRPr="005A2EAD" w:rsidRDefault="00BA5E7A" w:rsidP="00645B11">
      <w:pPr>
        <w:pStyle w:val="BodyTextIndent"/>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BA5E7A" w:rsidRDefault="00BA5E7A" w:rsidP="005A2EAD">
      <w:pPr>
        <w:pStyle w:val="BodyTextIndent"/>
        <w:spacing w:after="0"/>
        <w:ind w:left="0" w:firstLine="284"/>
        <w:jc w:val="both"/>
        <w:rPr>
          <w:b/>
          <w:lang w:val="ru-RU"/>
        </w:rPr>
      </w:pPr>
    </w:p>
    <w:p w:rsidR="00BA5E7A" w:rsidRDefault="00BA5E7A" w:rsidP="003B3D6D">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успешный руководитель?».</w:t>
      </w:r>
    </w:p>
    <w:p w:rsidR="00BA5E7A" w:rsidRPr="00E73DF4" w:rsidRDefault="00BA5E7A" w:rsidP="003B3D6D">
      <w:pPr>
        <w:ind w:right="-6" w:firstLine="567"/>
        <w:jc w:val="both"/>
      </w:pPr>
      <w:r>
        <w:t>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руководителя.Затемосуществляется критический анализ выдвинутых характеристик.</w:t>
      </w:r>
    </w:p>
    <w:p w:rsidR="00BA5E7A" w:rsidRDefault="00BA5E7A" w:rsidP="0001303E">
      <w:pPr>
        <w:jc w:val="both"/>
        <w:rPr>
          <w:color w:val="000000"/>
        </w:rPr>
      </w:pPr>
    </w:p>
    <w:p w:rsidR="00BA5E7A" w:rsidRDefault="00BA5E7A" w:rsidP="003B3D6D">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бизнеса и ее специфика» </w:t>
      </w:r>
      <w:r w:rsidRPr="003B3D6D">
        <w:t>в форме</w:t>
      </w:r>
      <w:r>
        <w:t xml:space="preserve"> презентации.</w:t>
      </w:r>
    </w:p>
    <w:p w:rsidR="00BA5E7A" w:rsidRPr="00956A1F" w:rsidRDefault="00BA5E7A" w:rsidP="00956A1F">
      <w:pPr>
        <w:ind w:firstLine="709"/>
        <w:jc w:val="both"/>
        <w:rPr>
          <w:i/>
          <w:color w:val="000000"/>
        </w:rPr>
      </w:pPr>
      <w:r w:rsidRPr="00956A1F">
        <w:rPr>
          <w:i/>
        </w:rPr>
        <w:t>Подготовка эссе</w:t>
      </w:r>
      <w:r>
        <w:rPr>
          <w:i/>
        </w:rPr>
        <w:t xml:space="preserve">. </w:t>
      </w:r>
      <w:r w:rsidRPr="00956A1F">
        <w:t>Тема:</w:t>
      </w:r>
      <w:r w:rsidRPr="00D34A3E">
        <w:t>«</w:t>
      </w:r>
      <w:r w:rsidRPr="00D34A3E">
        <w:rPr>
          <w:bCs/>
        </w:rPr>
        <w:t>Проблемы</w:t>
      </w:r>
      <w:r w:rsidRPr="00791C6C">
        <w:rPr>
          <w:bCs/>
        </w:rPr>
        <w:t xml:space="preserve"> функционирования профессиональной морали в современной России</w:t>
      </w:r>
      <w:r>
        <w:rPr>
          <w:bCs/>
        </w:rPr>
        <w:t>»</w:t>
      </w:r>
      <w:r>
        <w:rPr>
          <w:color w:val="000000"/>
        </w:rPr>
        <w:t>.</w:t>
      </w:r>
    </w:p>
    <w:p w:rsidR="00BA5E7A" w:rsidRDefault="00BA5E7A" w:rsidP="0001303E">
      <w:pPr>
        <w:pStyle w:val="1"/>
        <w:spacing w:after="0" w:line="240" w:lineRule="auto"/>
        <w:ind w:left="0"/>
        <w:jc w:val="both"/>
        <w:rPr>
          <w:rFonts w:ascii="Times New Roman" w:hAnsi="Times New Roman"/>
          <w:b/>
          <w:color w:val="000000"/>
          <w:spacing w:val="2"/>
          <w:sz w:val="24"/>
          <w:szCs w:val="24"/>
        </w:rPr>
      </w:pPr>
    </w:p>
    <w:p w:rsidR="00BA5E7A" w:rsidRPr="00294015" w:rsidRDefault="00BA5E7A" w:rsidP="0001303E">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BA5E7A" w:rsidRPr="00466912" w:rsidRDefault="00BA5E7A" w:rsidP="0001303E">
      <w:pPr>
        <w:ind w:firstLine="360"/>
        <w:jc w:val="both"/>
        <w:rPr>
          <w:i/>
        </w:rPr>
      </w:pPr>
      <w:r w:rsidRPr="00466912">
        <w:rPr>
          <w:i/>
        </w:rPr>
        <w:t>Вопросы к занятию</w:t>
      </w:r>
    </w:p>
    <w:p w:rsidR="00BA5E7A" w:rsidRDefault="00BA5E7A" w:rsidP="00294015">
      <w:pPr>
        <w:jc w:val="both"/>
      </w:pPr>
      <w:r>
        <w:t>1. Предмет</w:t>
      </w:r>
      <w:r w:rsidRPr="00791C6C">
        <w:t xml:space="preserve"> и сфер</w:t>
      </w:r>
      <w:r>
        <w:t>а</w:t>
      </w:r>
      <w:r w:rsidRPr="00791C6C">
        <w:t xml:space="preserve"> действия экономической этики.</w:t>
      </w:r>
    </w:p>
    <w:p w:rsidR="00BA5E7A" w:rsidRDefault="00BA5E7A" w:rsidP="00294015">
      <w:pPr>
        <w:jc w:val="both"/>
      </w:pPr>
      <w:r>
        <w:t>2. Экономика и этика: этические предпосылки хозяйствования</w:t>
      </w:r>
    </w:p>
    <w:p w:rsidR="00BA5E7A" w:rsidRDefault="00BA5E7A" w:rsidP="00294015">
      <w:pPr>
        <w:jc w:val="both"/>
      </w:pPr>
      <w:r>
        <w:t xml:space="preserve">3. </w:t>
      </w:r>
      <w:r w:rsidRPr="00927855">
        <w:t>Государство и бизнес: этика отношений</w:t>
      </w:r>
    </w:p>
    <w:p w:rsidR="00BA5E7A" w:rsidRDefault="00BA5E7A" w:rsidP="0001303E">
      <w:pPr>
        <w:jc w:val="both"/>
        <w:rPr>
          <w:b/>
        </w:rPr>
      </w:pPr>
    </w:p>
    <w:p w:rsidR="00BA5E7A" w:rsidRDefault="00BA5E7A" w:rsidP="00927855">
      <w:pPr>
        <w:pStyle w:val="NormalWeb"/>
        <w:ind w:firstLine="360"/>
        <w:jc w:val="both"/>
        <w:rPr>
          <w:rFonts w:ascii="Times New Roman" w:hAnsi="Times New Roman"/>
          <w:color w:val="auto"/>
          <w:sz w:val="24"/>
          <w:szCs w:val="24"/>
        </w:rPr>
      </w:pPr>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r w:rsidRPr="00927855">
        <w:rPr>
          <w:rFonts w:ascii="Times New Roman" w:hAnsi="Times New Roman"/>
          <w:color w:val="auto"/>
          <w:sz w:val="24"/>
          <w:szCs w:val="24"/>
        </w:rPr>
        <w:t>Деловая игра «Поглощение»</w:t>
      </w:r>
      <w:r>
        <w:rPr>
          <w:rFonts w:ascii="Times New Roman" w:hAnsi="Times New Roman"/>
          <w:color w:val="auto"/>
          <w:sz w:val="24"/>
          <w:szCs w:val="24"/>
        </w:rPr>
        <w:t>.</w:t>
      </w:r>
    </w:p>
    <w:p w:rsidR="00BA5E7A" w:rsidRDefault="00BA5E7A" w:rsidP="00927855">
      <w:pPr>
        <w:pStyle w:val="NormalWeb"/>
        <w:ind w:firstLine="360"/>
        <w:jc w:val="both"/>
        <w:rPr>
          <w:rFonts w:ascii="Times New Roman" w:hAnsi="Times New Roman"/>
          <w:color w:val="auto"/>
          <w:sz w:val="24"/>
          <w:szCs w:val="24"/>
        </w:rPr>
      </w:pPr>
      <w:r w:rsidRPr="00927855">
        <w:rPr>
          <w:rFonts w:ascii="Times New Roman" w:hAnsi="Times New Roman"/>
          <w:color w:val="auto"/>
          <w:sz w:val="24"/>
          <w:szCs w:val="24"/>
        </w:rPr>
        <w:t>Обеспечениевыживаниявконкурентнойсредеможет</w:t>
      </w:r>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различнымиспособами:обеспечениебезопасностивнутреннимиресурсамидо моментаихистощения;второйспособ -осуществлениеагрессивнойполитики поглощенияресурсовконкурентов;третийспособ -достиженияуровня «интегративной конкурентности»- возможен только при условии, когда совокупный объемресурсовдостаточендляудовлетворенияпотребностейвсех,ауровень социальногомышленияучастниковвзаимодействияпомогаетимэффективно решатьпроблемыгрупповогоэгоизма:взаимныйстрах,недоверие,запретна информацию и т.п.</w:t>
      </w:r>
    </w:p>
    <w:p w:rsidR="00BA5E7A" w:rsidRDefault="00BA5E7A" w:rsidP="00927855">
      <w:pPr>
        <w:pStyle w:val="NormalWeb"/>
        <w:ind w:firstLine="360"/>
        <w:jc w:val="both"/>
        <w:rPr>
          <w:rFonts w:ascii="Times New Roman" w:hAnsi="Times New Roman"/>
          <w:color w:val="auto"/>
          <w:sz w:val="24"/>
          <w:szCs w:val="24"/>
        </w:rPr>
      </w:pPr>
      <w:r w:rsidRPr="00B77365">
        <w:rPr>
          <w:rFonts w:ascii="Times New Roman" w:hAnsi="Times New Roman"/>
          <w:color w:val="auto"/>
          <w:sz w:val="24"/>
          <w:szCs w:val="24"/>
          <w:u w:val="single"/>
        </w:rPr>
        <w:t>Структура игровой модели.</w:t>
      </w:r>
      <w:r w:rsidRPr="00B77365">
        <w:rPr>
          <w:rFonts w:ascii="Times New Roman" w:hAnsi="Times New Roman"/>
          <w:i/>
          <w:color w:val="auto"/>
          <w:sz w:val="24"/>
          <w:szCs w:val="24"/>
        </w:rPr>
        <w:t>Перваяфазаэксперимента"Построениесоциометрическоймодели"</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возможныепреимуществатойилиинойкомандывконкурентнойборьбев переговорных процессах. </w:t>
      </w:r>
    </w:p>
    <w:p w:rsidR="00BA5E7A" w:rsidRDefault="00BA5E7A" w:rsidP="00927855">
      <w:pPr>
        <w:pStyle w:val="NormalWeb"/>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соответствиистемместом,которыеонизаняливрейтинге:например,(при5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в случае, если группа себя поставила в рейтинге на 2-е место, то, следовательно, она 3 акции выписывает себе.Существенный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BA5E7A" w:rsidRDefault="00BA5E7A" w:rsidP="008253C8">
      <w:pPr>
        <w:pStyle w:val="NormalWeb"/>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обмен акциями. Конечная цель игры- поглотить другие группы, последовательно собирая контрольные пакеты их акций (51% отобщего количествавыписанных акций на данную группу). К примеру, если на какую-тогруппывыписановсего10акций,тодлятого,чтобысыгратьна поглощение,необходимособратьвраундахобменанеменее6акцийизатем предложить ведущему рассмотреть их заявку.Процедура происходит следующим образом: ведущий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поглощение,товедущийобращаетсякдругимгруппамспросьбойпредъявитьакции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поглощеннойгруппыпереписываютсянаимягруппы-поглотителя.Если выясняется, что контрольный пакет акций не набран, то игра дальше продолжается безпоследствий,заисключениемтого</w:t>
      </w:r>
      <w:r w:rsidRPr="008253C8">
        <w:rPr>
          <w:rFonts w:ascii="Times New Roman" w:hAnsi="Times New Roman"/>
          <w:color w:val="auto"/>
          <w:sz w:val="24"/>
          <w:szCs w:val="24"/>
        </w:rPr>
        <w:t>,чтотеперьвсемизвестноопланахи возможностях некоторых групп.Процедурараундовявляетсянаиболеесущественныммоментом эксперимента.Вкаждомраундегруппа,послеподготовки,выставляетодного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участникизаигровымстоломвступаютвпереговорыиобменыакциямив свободномпорядке(ограничение -участникампослепредъявленияакцийне разрешается далее брать их в руки, сам процесс обмена осуществляет ведущий-посредниквпорядке,установленнойдвумяучастниками;впротивномслучае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ведущимираундобъявляетсязавершенным).Еслипоистечениисрока, установленноговедущимнаодинраунд,ка</w:t>
      </w:r>
      <w:r w:rsidRPr="008253C8">
        <w:rPr>
          <w:rFonts w:ascii="Times New Roman" w:hAnsi="Times New Roman"/>
          <w:sz w:val="24"/>
          <w:szCs w:val="24"/>
        </w:rPr>
        <w:t>к</w:t>
      </w:r>
      <w:r w:rsidRPr="008253C8">
        <w:rPr>
          <w:rFonts w:ascii="Times New Roman" w:hAnsi="Times New Roman"/>
          <w:color w:val="auto"/>
          <w:sz w:val="24"/>
          <w:szCs w:val="24"/>
        </w:rPr>
        <w:t>ие-токарточкиоказалисьне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BA5E7A" w:rsidRPr="008253C8" w:rsidRDefault="00BA5E7A" w:rsidP="008253C8">
      <w:pPr>
        <w:pStyle w:val="NormalWeb"/>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биржи,брокерскихконторит.п.,нодальнейшийанализпоказывает,чтов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BA5E7A" w:rsidRPr="00927855" w:rsidRDefault="00BA5E7A" w:rsidP="00B77365">
      <w:pPr>
        <w:pStyle w:val="NormalWeb"/>
        <w:ind w:firstLine="360"/>
        <w:jc w:val="both"/>
        <w:rPr>
          <w:rFonts w:ascii="Times New Roman" w:hAnsi="Times New Roman"/>
          <w:color w:val="auto"/>
          <w:sz w:val="24"/>
          <w:szCs w:val="24"/>
        </w:rPr>
      </w:pPr>
      <w:r w:rsidRPr="008253C8">
        <w:rPr>
          <w:rFonts w:ascii="Times New Roman" w:hAnsi="Times New Roman"/>
          <w:color w:val="auto"/>
          <w:sz w:val="24"/>
          <w:szCs w:val="24"/>
        </w:rPr>
        <w:t>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 образованиеи она имеет два ведущих для своей характеристики фактора:особенностиструктурыкоммуникационныхсвязейиихядро, обеспечивающееобщуюсогласованностьицелостность."Аналитическая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профилактики.Вданномэкспериментеведущимпараметромявляетсясоотношениеи движение акций, как тенденция к изменению статусных "весов" групп-участниц. Стратегическоемышлениесильныхлидеровпроявляетсявпервуюочередьв организации получения информации о возможностях и намерениях конкурентов, исходя из которой определяется основная стратегия игры под данную ситуацию.Стратегий может быть две:игра на выживание и игра на поглощение. Играна выживание ведется группой в случае, если она опасается угрозы поглощения и в раундахстремитсянабиратьтолькосвоисобственныеакции.Длительная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поглощенной.Игра на поглощение - 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r w:rsidRPr="008253C8">
        <w:rPr>
          <w:rFonts w:ascii="Times New Roman" w:hAnsi="Times New Roman"/>
          <w:color w:val="auto"/>
          <w:sz w:val="24"/>
          <w:szCs w:val="24"/>
        </w:rPr>
        <w:t>Болееменее</w:t>
      </w:r>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распределяяроливкоманде,стремитсядержатьподконтролемвседоступные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Заостальными лидер может установить отстраненное наблюдение. Дополнительные резервыпредставляетвозможность"теневых" переговороввперерывахмежду раундами, когда можно согласовать совместные действия во временном альянсе с одним или несколькими конкурентами.Предельнаяслабостьвсоциально-ориентационныхпроцессах -медленное осмыслениеособенностейданноготипавзаимодействия. </w:t>
      </w:r>
      <w:r w:rsidRPr="00B77365">
        <w:rPr>
          <w:rFonts w:ascii="Times New Roman" w:hAnsi="Times New Roman"/>
          <w:color w:val="auto"/>
          <w:sz w:val="24"/>
          <w:szCs w:val="24"/>
        </w:rPr>
        <w:t>Приэтомособенность"осмысления"здесьпроявляетсявнеобходимостиосуществлятьпониманиес одновременнымоперативным изучением.Речьидетоспособностик прогнозированиюбудущихвариантовразвитияданнойсоциальноймодели взаимодействияисоответствующегоизменениявнутреннегопланадействия.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отнеэффективных действий и оперативность в выработке нового плана.Игра сама "помогает" осознать несущественность промежуточных итогов. Первыйизних,например -начальныйрейтинггрупп(егоможнотакже назватьстатистическим рейтингом). Он представляет из себя отношение между ожиданиями и опасениями других команд, которое выводится из опыта предыдущих ситуаций взаимодействия.Более реальным оказываетсядинамический рейтинггруппы - ее способность кнаращиваниюпреимуществврезультатеоперативногоизученияи соответствующей корректировки своих действий. Различие между статистическим и динамическим рейтингами одной группы проявляется в разнице между количествомакций,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группы.Психологическое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"слепоты"иррациональны:потеряконтролязаналичиемакцийуконкурента, внутренние межличностные конфликты в борьбе за лидерство, ошибки участника в раунде за игровым столом</w:t>
      </w:r>
      <w:r>
        <w:rPr>
          <w:rFonts w:ascii="Times New Roman" w:hAnsi="Times New Roman"/>
          <w:color w:val="auto"/>
          <w:sz w:val="24"/>
          <w:szCs w:val="24"/>
        </w:rPr>
        <w:t>.</w:t>
      </w:r>
      <w:r w:rsidRPr="00B77365">
        <w:rPr>
          <w:rFonts w:ascii="Times New Roman" w:hAnsi="Times New Roman"/>
          <w:color w:val="auto"/>
          <w:sz w:val="24"/>
          <w:szCs w:val="24"/>
        </w:rPr>
        <w:t>Важныйпоказательдееспособностигруппы -устойчивость,реализация стратегиидлительноговыживания.Вариативноеиспользованиеразличных стратегий и тактик, лавирование во временных "союзах" может обеспечить группе с низкимипотенциаламинапоглощениевозможностьдостаточнодолгосамим избегать "зоны риска". К примеру, одна команда, определив, что в оставшихся трех группах они будут поглощены первыми, тут же просто договорилась с будущими поглотителямиосоюзепротивтретьей,достаточносильномсопернике, претендовавшем на окончательную победу. А далее проявила находчивость: выйдя в последнийтурпротивоборства,неимеяшансовнапобеду,заранее договориласьспобедителемобобъявлениидобровольногослияниядвух "корпораций", чем сохранила "сове лицо" и моральное преимущество.</w:t>
      </w:r>
    </w:p>
    <w:p w:rsidR="00BA5E7A" w:rsidRPr="00C7395D" w:rsidRDefault="00BA5E7A" w:rsidP="0001303E">
      <w:pPr>
        <w:tabs>
          <w:tab w:val="left" w:pos="1134"/>
        </w:tabs>
        <w:ind w:left="360" w:right="-1"/>
        <w:jc w:val="both"/>
        <w:rPr>
          <w:bCs/>
        </w:rPr>
      </w:pPr>
    </w:p>
    <w:p w:rsidR="00BA5E7A" w:rsidRDefault="00BA5E7A" w:rsidP="00294015">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BA5E7A" w:rsidRPr="005F48B9" w:rsidRDefault="00BA5E7A" w:rsidP="00294015">
      <w:pPr>
        <w:ind w:firstLine="708"/>
        <w:jc w:val="both"/>
        <w:rPr>
          <w:b/>
        </w:rPr>
      </w:pPr>
    </w:p>
    <w:p w:rsidR="00BA5E7A" w:rsidRPr="00FA628D" w:rsidRDefault="00BA5E7A" w:rsidP="0001303E">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BA5E7A" w:rsidRDefault="00BA5E7A" w:rsidP="0001303E">
      <w:pPr>
        <w:ind w:firstLine="708"/>
        <w:jc w:val="both"/>
        <w:rPr>
          <w:bCs/>
          <w:i/>
        </w:rPr>
      </w:pPr>
      <w:r w:rsidRPr="00ED3E68">
        <w:rPr>
          <w:bCs/>
          <w:i/>
        </w:rPr>
        <w:t>Вопросы к занятию</w:t>
      </w:r>
    </w:p>
    <w:p w:rsidR="00BA5E7A" w:rsidRPr="00CF7650" w:rsidRDefault="00BA5E7A" w:rsidP="00A56BFB">
      <w:pPr>
        <w:pStyle w:val="ListParagraph"/>
        <w:numPr>
          <w:ilvl w:val="0"/>
          <w:numId w:val="19"/>
        </w:numPr>
        <w:tabs>
          <w:tab w:val="left" w:pos="331"/>
        </w:tabs>
        <w:ind w:left="0" w:firstLine="0"/>
        <w:jc w:val="both"/>
      </w:pPr>
      <w:r w:rsidRPr="00CF7650">
        <w:t>Этика как основа культуры деловых отношений.</w:t>
      </w:r>
    </w:p>
    <w:p w:rsidR="00BA5E7A" w:rsidRPr="00CF7650" w:rsidRDefault="00BA5E7A" w:rsidP="00A56BFB">
      <w:pPr>
        <w:pStyle w:val="ListParagraph"/>
        <w:numPr>
          <w:ilvl w:val="0"/>
          <w:numId w:val="19"/>
        </w:numPr>
        <w:tabs>
          <w:tab w:val="left" w:pos="331"/>
        </w:tabs>
        <w:ind w:left="0" w:firstLine="0"/>
        <w:jc w:val="both"/>
      </w:pPr>
      <w:r w:rsidRPr="00CF7650">
        <w:t>Профессиональная и универсальная этика.</w:t>
      </w:r>
    </w:p>
    <w:p w:rsidR="00BA5E7A" w:rsidRPr="00CF7650" w:rsidRDefault="00BA5E7A" w:rsidP="00A56BFB">
      <w:pPr>
        <w:pStyle w:val="ListParagraph"/>
        <w:numPr>
          <w:ilvl w:val="0"/>
          <w:numId w:val="19"/>
        </w:numPr>
        <w:tabs>
          <w:tab w:val="left" w:pos="331"/>
        </w:tabs>
        <w:ind w:left="0" w:firstLine="0"/>
        <w:jc w:val="both"/>
      </w:pPr>
      <w:r w:rsidRPr="00CF7650">
        <w:t>Влияние этики на управление.</w:t>
      </w:r>
    </w:p>
    <w:p w:rsidR="00BA5E7A" w:rsidRPr="00CF7650" w:rsidRDefault="00BA5E7A" w:rsidP="00A56BFB">
      <w:pPr>
        <w:pStyle w:val="ListParagraph"/>
        <w:numPr>
          <w:ilvl w:val="0"/>
          <w:numId w:val="19"/>
        </w:numPr>
        <w:tabs>
          <w:tab w:val="left" w:pos="331"/>
        </w:tabs>
        <w:ind w:left="0" w:firstLine="0"/>
        <w:jc w:val="both"/>
      </w:pPr>
      <w:r w:rsidRPr="00CF7650">
        <w:t>Специфика корпоративной этики.</w:t>
      </w:r>
    </w:p>
    <w:p w:rsidR="00BA5E7A" w:rsidRPr="00CF7650" w:rsidRDefault="00BA5E7A" w:rsidP="00A56BFB">
      <w:pPr>
        <w:pStyle w:val="ListParagraph"/>
        <w:numPr>
          <w:ilvl w:val="0"/>
          <w:numId w:val="19"/>
        </w:numPr>
        <w:tabs>
          <w:tab w:val="left" w:pos="331"/>
        </w:tabs>
        <w:ind w:left="0" w:firstLine="0"/>
        <w:jc w:val="both"/>
      </w:pPr>
      <w:r w:rsidRPr="00CF7650">
        <w:t>Структура этики бизнеса.</w:t>
      </w:r>
    </w:p>
    <w:p w:rsidR="00BA5E7A" w:rsidRPr="00CF7650" w:rsidRDefault="00BA5E7A" w:rsidP="00A56BFB">
      <w:pPr>
        <w:pStyle w:val="ListParagraph"/>
        <w:numPr>
          <w:ilvl w:val="0"/>
          <w:numId w:val="19"/>
        </w:numPr>
        <w:tabs>
          <w:tab w:val="left" w:pos="331"/>
        </w:tabs>
        <w:ind w:left="0" w:firstLine="0"/>
        <w:jc w:val="both"/>
      </w:pPr>
      <w:r w:rsidRPr="00CF7650">
        <w:t>Этические проблемы деловой жизни.</w:t>
      </w:r>
    </w:p>
    <w:p w:rsidR="00BA5E7A" w:rsidRPr="00CF7650" w:rsidRDefault="00BA5E7A" w:rsidP="00A56BFB">
      <w:pPr>
        <w:pStyle w:val="ListParagraph"/>
        <w:numPr>
          <w:ilvl w:val="0"/>
          <w:numId w:val="19"/>
        </w:numPr>
        <w:tabs>
          <w:tab w:val="left" w:pos="331"/>
        </w:tabs>
        <w:ind w:left="0" w:firstLine="0"/>
        <w:jc w:val="both"/>
      </w:pPr>
      <w:r w:rsidRPr="00CF7650">
        <w:t>Способы повышения этического уровня организации.</w:t>
      </w:r>
    </w:p>
    <w:p w:rsidR="00BA5E7A" w:rsidRPr="00CF7650" w:rsidRDefault="00BA5E7A" w:rsidP="00A56BFB">
      <w:pPr>
        <w:pStyle w:val="ListParagraph"/>
        <w:numPr>
          <w:ilvl w:val="0"/>
          <w:numId w:val="19"/>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BA5E7A" w:rsidRPr="00CF7650" w:rsidRDefault="00BA5E7A" w:rsidP="00A56BFB">
      <w:pPr>
        <w:pStyle w:val="FootnoteText"/>
        <w:numPr>
          <w:ilvl w:val="0"/>
          <w:numId w:val="19"/>
        </w:numPr>
        <w:tabs>
          <w:tab w:val="left" w:pos="284"/>
        </w:tabs>
        <w:ind w:left="0" w:firstLine="0"/>
        <w:rPr>
          <w:b/>
          <w:sz w:val="24"/>
          <w:szCs w:val="24"/>
        </w:rPr>
      </w:pPr>
      <w:r w:rsidRPr="00CF7650">
        <w:rPr>
          <w:sz w:val="24"/>
          <w:szCs w:val="24"/>
        </w:rPr>
        <w:t>Значение и функции этической культуры организации.</w:t>
      </w:r>
    </w:p>
    <w:p w:rsidR="00BA5E7A" w:rsidRDefault="00BA5E7A" w:rsidP="00CF7650">
      <w:pPr>
        <w:pStyle w:val="FootnoteText"/>
        <w:ind w:firstLine="709"/>
        <w:jc w:val="both"/>
        <w:rPr>
          <w:i/>
          <w:sz w:val="24"/>
          <w:szCs w:val="24"/>
        </w:rPr>
      </w:pPr>
    </w:p>
    <w:p w:rsidR="00BA5E7A" w:rsidRDefault="00BA5E7A" w:rsidP="00CF7650">
      <w:pPr>
        <w:pStyle w:val="FootnoteText"/>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а в группе</w:t>
      </w:r>
      <w:r>
        <w:rPr>
          <w:sz w:val="24"/>
          <w:szCs w:val="24"/>
        </w:rPr>
        <w:t>.</w:t>
      </w:r>
      <w:r w:rsidRPr="00CF7650">
        <w:rPr>
          <w:sz w:val="24"/>
          <w:szCs w:val="24"/>
        </w:rPr>
        <w:t xml:space="preserve">Каждому студенту необходимо провести оценку морально-психологическогоклимата в своей группе, используя методику оценки психологической атмосферы в коллективе А.Ф. Фидлера, в основе которой лежитметодсемантическогодифференциала.Нижепредставленбланк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BA5E7A" w:rsidRDefault="00BA5E7A" w:rsidP="00CF7650">
      <w:pPr>
        <w:pStyle w:val="FootnoteText"/>
        <w:ind w:firstLine="709"/>
        <w:jc w:val="both"/>
        <w:rPr>
          <w:sz w:val="24"/>
          <w:szCs w:val="24"/>
        </w:rPr>
      </w:pPr>
    </w:p>
    <w:p w:rsidR="00BA5E7A" w:rsidRDefault="00BA5E7A" w:rsidP="00CF7650">
      <w:pPr>
        <w:pStyle w:val="FootnoteText"/>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39"/>
        <w:gridCol w:w="336"/>
        <w:gridCol w:w="336"/>
        <w:gridCol w:w="336"/>
        <w:gridCol w:w="336"/>
        <w:gridCol w:w="336"/>
        <w:gridCol w:w="336"/>
        <w:gridCol w:w="336"/>
        <w:gridCol w:w="336"/>
        <w:gridCol w:w="3260"/>
      </w:tblGrid>
      <w:tr w:rsidR="00BA5E7A" w:rsidTr="00795C21">
        <w:tc>
          <w:tcPr>
            <w:tcW w:w="3539"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r w:rsidRPr="00795C21">
              <w:rPr>
                <w:sz w:val="24"/>
                <w:szCs w:val="24"/>
              </w:rPr>
              <w:t>1</w:t>
            </w:r>
          </w:p>
        </w:tc>
        <w:tc>
          <w:tcPr>
            <w:tcW w:w="336" w:type="dxa"/>
          </w:tcPr>
          <w:p w:rsidR="00BA5E7A" w:rsidRPr="00795C21" w:rsidRDefault="00BA5E7A" w:rsidP="00795C21">
            <w:pPr>
              <w:pStyle w:val="FootnoteText"/>
              <w:jc w:val="both"/>
              <w:rPr>
                <w:sz w:val="24"/>
                <w:szCs w:val="24"/>
              </w:rPr>
            </w:pPr>
            <w:r w:rsidRPr="00795C21">
              <w:rPr>
                <w:sz w:val="24"/>
                <w:szCs w:val="24"/>
              </w:rPr>
              <w:t>2</w:t>
            </w:r>
          </w:p>
        </w:tc>
        <w:tc>
          <w:tcPr>
            <w:tcW w:w="336" w:type="dxa"/>
          </w:tcPr>
          <w:p w:rsidR="00BA5E7A" w:rsidRPr="00795C21" w:rsidRDefault="00BA5E7A" w:rsidP="00795C21">
            <w:pPr>
              <w:pStyle w:val="FootnoteText"/>
              <w:jc w:val="both"/>
              <w:rPr>
                <w:sz w:val="24"/>
                <w:szCs w:val="24"/>
              </w:rPr>
            </w:pPr>
            <w:r w:rsidRPr="00795C21">
              <w:rPr>
                <w:sz w:val="24"/>
                <w:szCs w:val="24"/>
              </w:rPr>
              <w:t>3</w:t>
            </w:r>
          </w:p>
        </w:tc>
        <w:tc>
          <w:tcPr>
            <w:tcW w:w="336" w:type="dxa"/>
          </w:tcPr>
          <w:p w:rsidR="00BA5E7A" w:rsidRPr="00795C21" w:rsidRDefault="00BA5E7A" w:rsidP="00795C21">
            <w:pPr>
              <w:pStyle w:val="FootnoteText"/>
              <w:jc w:val="both"/>
              <w:rPr>
                <w:sz w:val="24"/>
                <w:szCs w:val="24"/>
              </w:rPr>
            </w:pPr>
            <w:r w:rsidRPr="00795C21">
              <w:rPr>
                <w:sz w:val="24"/>
                <w:szCs w:val="24"/>
              </w:rPr>
              <w:t>4</w:t>
            </w:r>
          </w:p>
        </w:tc>
        <w:tc>
          <w:tcPr>
            <w:tcW w:w="336" w:type="dxa"/>
          </w:tcPr>
          <w:p w:rsidR="00BA5E7A" w:rsidRPr="00795C21" w:rsidRDefault="00BA5E7A" w:rsidP="00795C21">
            <w:pPr>
              <w:pStyle w:val="FootnoteText"/>
              <w:jc w:val="both"/>
              <w:rPr>
                <w:sz w:val="24"/>
                <w:szCs w:val="24"/>
              </w:rPr>
            </w:pPr>
            <w:r w:rsidRPr="00795C21">
              <w:rPr>
                <w:sz w:val="24"/>
                <w:szCs w:val="24"/>
              </w:rPr>
              <w:t>5</w:t>
            </w:r>
          </w:p>
        </w:tc>
        <w:tc>
          <w:tcPr>
            <w:tcW w:w="336" w:type="dxa"/>
          </w:tcPr>
          <w:p w:rsidR="00BA5E7A" w:rsidRPr="00795C21" w:rsidRDefault="00BA5E7A" w:rsidP="00795C21">
            <w:pPr>
              <w:pStyle w:val="FootnoteText"/>
              <w:jc w:val="both"/>
              <w:rPr>
                <w:sz w:val="24"/>
                <w:szCs w:val="24"/>
              </w:rPr>
            </w:pPr>
            <w:r w:rsidRPr="00795C21">
              <w:rPr>
                <w:sz w:val="24"/>
                <w:szCs w:val="24"/>
              </w:rPr>
              <w:t>6</w:t>
            </w:r>
          </w:p>
        </w:tc>
        <w:tc>
          <w:tcPr>
            <w:tcW w:w="336" w:type="dxa"/>
          </w:tcPr>
          <w:p w:rsidR="00BA5E7A" w:rsidRPr="00795C21" w:rsidRDefault="00BA5E7A" w:rsidP="00795C21">
            <w:pPr>
              <w:pStyle w:val="FootnoteText"/>
              <w:jc w:val="both"/>
              <w:rPr>
                <w:sz w:val="24"/>
                <w:szCs w:val="24"/>
              </w:rPr>
            </w:pPr>
            <w:r w:rsidRPr="00795C21">
              <w:rPr>
                <w:sz w:val="24"/>
                <w:szCs w:val="24"/>
              </w:rPr>
              <w:t>7</w:t>
            </w:r>
          </w:p>
        </w:tc>
        <w:tc>
          <w:tcPr>
            <w:tcW w:w="336" w:type="dxa"/>
          </w:tcPr>
          <w:p w:rsidR="00BA5E7A" w:rsidRPr="00795C21" w:rsidRDefault="00BA5E7A" w:rsidP="00795C21">
            <w:pPr>
              <w:pStyle w:val="FootnoteText"/>
              <w:jc w:val="both"/>
              <w:rPr>
                <w:sz w:val="24"/>
                <w:szCs w:val="24"/>
              </w:rPr>
            </w:pPr>
            <w:r w:rsidRPr="00795C21">
              <w:rPr>
                <w:sz w:val="24"/>
                <w:szCs w:val="24"/>
              </w:rPr>
              <w:t>8</w:t>
            </w:r>
          </w:p>
        </w:tc>
        <w:tc>
          <w:tcPr>
            <w:tcW w:w="3260" w:type="dxa"/>
          </w:tcPr>
          <w:p w:rsidR="00BA5E7A" w:rsidRPr="00795C21" w:rsidRDefault="00BA5E7A" w:rsidP="00795C21">
            <w:pPr>
              <w:pStyle w:val="FootnoteText"/>
              <w:jc w:val="both"/>
              <w:rPr>
                <w:sz w:val="24"/>
                <w:szCs w:val="24"/>
              </w:rPr>
            </w:pPr>
          </w:p>
        </w:tc>
      </w:tr>
      <w:tr w:rsidR="00BA5E7A" w:rsidTr="00795C21">
        <w:tc>
          <w:tcPr>
            <w:tcW w:w="3539" w:type="dxa"/>
          </w:tcPr>
          <w:p w:rsidR="00BA5E7A" w:rsidRPr="00795C21" w:rsidRDefault="00BA5E7A" w:rsidP="00795C21">
            <w:pPr>
              <w:pStyle w:val="FootnoteText"/>
              <w:jc w:val="both"/>
              <w:rPr>
                <w:sz w:val="24"/>
                <w:szCs w:val="24"/>
              </w:rPr>
            </w:pPr>
            <w:r w:rsidRPr="00795C21">
              <w:rPr>
                <w:sz w:val="24"/>
                <w:szCs w:val="24"/>
              </w:rPr>
              <w:t>1. Дружелюбие</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r w:rsidRPr="00795C21">
              <w:rPr>
                <w:sz w:val="24"/>
                <w:szCs w:val="24"/>
              </w:rPr>
              <w:t>*</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260" w:type="dxa"/>
          </w:tcPr>
          <w:p w:rsidR="00BA5E7A" w:rsidRPr="00795C21" w:rsidRDefault="00BA5E7A" w:rsidP="00795C21">
            <w:pPr>
              <w:pStyle w:val="FootnoteText"/>
              <w:jc w:val="both"/>
              <w:rPr>
                <w:sz w:val="24"/>
                <w:szCs w:val="24"/>
              </w:rPr>
            </w:pPr>
            <w:r w:rsidRPr="00795C21">
              <w:rPr>
                <w:sz w:val="24"/>
                <w:szCs w:val="24"/>
              </w:rPr>
              <w:t>Враждебность</w:t>
            </w:r>
          </w:p>
        </w:tc>
      </w:tr>
      <w:tr w:rsidR="00BA5E7A" w:rsidTr="00795C21">
        <w:tc>
          <w:tcPr>
            <w:tcW w:w="3539" w:type="dxa"/>
          </w:tcPr>
          <w:p w:rsidR="00BA5E7A" w:rsidRPr="00795C21" w:rsidRDefault="00BA5E7A" w:rsidP="00795C21">
            <w:pPr>
              <w:pStyle w:val="FootnoteText"/>
              <w:jc w:val="both"/>
              <w:rPr>
                <w:sz w:val="24"/>
                <w:szCs w:val="24"/>
              </w:rPr>
            </w:pPr>
            <w:r w:rsidRPr="00795C21">
              <w:rPr>
                <w:sz w:val="24"/>
                <w:szCs w:val="24"/>
              </w:rPr>
              <w:t>2. Согласие</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r w:rsidRPr="00795C21">
              <w:rPr>
                <w:sz w:val="24"/>
                <w:szCs w:val="24"/>
              </w:rPr>
              <w:t>*</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260" w:type="dxa"/>
          </w:tcPr>
          <w:p w:rsidR="00BA5E7A" w:rsidRPr="00795C21" w:rsidRDefault="00BA5E7A" w:rsidP="00795C21">
            <w:pPr>
              <w:pStyle w:val="FootnoteText"/>
              <w:jc w:val="both"/>
              <w:rPr>
                <w:sz w:val="24"/>
                <w:szCs w:val="24"/>
              </w:rPr>
            </w:pPr>
            <w:r w:rsidRPr="00795C21">
              <w:rPr>
                <w:sz w:val="24"/>
                <w:szCs w:val="24"/>
              </w:rPr>
              <w:t>Несогласие</w:t>
            </w:r>
          </w:p>
        </w:tc>
      </w:tr>
      <w:tr w:rsidR="00BA5E7A" w:rsidTr="00795C21">
        <w:tc>
          <w:tcPr>
            <w:tcW w:w="3539" w:type="dxa"/>
          </w:tcPr>
          <w:p w:rsidR="00BA5E7A" w:rsidRPr="00795C21" w:rsidRDefault="00BA5E7A" w:rsidP="00795C21">
            <w:pPr>
              <w:pStyle w:val="FootnoteText"/>
              <w:jc w:val="both"/>
              <w:rPr>
                <w:sz w:val="24"/>
                <w:szCs w:val="24"/>
              </w:rPr>
            </w:pPr>
            <w:r w:rsidRPr="00795C21">
              <w:rPr>
                <w:sz w:val="24"/>
                <w:szCs w:val="24"/>
              </w:rPr>
              <w:t>3. Удовлетворенность</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r w:rsidRPr="00795C21">
              <w:rPr>
                <w:sz w:val="24"/>
                <w:szCs w:val="24"/>
              </w:rPr>
              <w:t>*</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260" w:type="dxa"/>
          </w:tcPr>
          <w:p w:rsidR="00BA5E7A" w:rsidRPr="00795C21" w:rsidRDefault="00BA5E7A" w:rsidP="00795C21">
            <w:pPr>
              <w:pStyle w:val="FootnoteText"/>
              <w:jc w:val="both"/>
              <w:rPr>
                <w:sz w:val="24"/>
                <w:szCs w:val="24"/>
              </w:rPr>
            </w:pPr>
            <w:r w:rsidRPr="00795C21">
              <w:rPr>
                <w:sz w:val="24"/>
                <w:szCs w:val="24"/>
              </w:rPr>
              <w:t>Неудовлетворенность</w:t>
            </w:r>
          </w:p>
        </w:tc>
      </w:tr>
      <w:tr w:rsidR="00BA5E7A" w:rsidTr="00795C21">
        <w:tc>
          <w:tcPr>
            <w:tcW w:w="3539" w:type="dxa"/>
          </w:tcPr>
          <w:p w:rsidR="00BA5E7A" w:rsidRPr="00795C21" w:rsidRDefault="00BA5E7A" w:rsidP="00795C21">
            <w:pPr>
              <w:pStyle w:val="FootnoteText"/>
              <w:jc w:val="both"/>
              <w:rPr>
                <w:sz w:val="24"/>
                <w:szCs w:val="24"/>
              </w:rPr>
            </w:pPr>
            <w:r w:rsidRPr="00795C21">
              <w:rPr>
                <w:sz w:val="24"/>
                <w:szCs w:val="24"/>
              </w:rPr>
              <w:t>4. Продуктивность</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r w:rsidRPr="00795C21">
              <w:rPr>
                <w:sz w:val="24"/>
                <w:szCs w:val="24"/>
              </w:rPr>
              <w:t>*</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260" w:type="dxa"/>
          </w:tcPr>
          <w:p w:rsidR="00BA5E7A" w:rsidRPr="00795C21" w:rsidRDefault="00BA5E7A" w:rsidP="00795C21">
            <w:pPr>
              <w:pStyle w:val="FootnoteText"/>
              <w:jc w:val="both"/>
              <w:rPr>
                <w:sz w:val="24"/>
                <w:szCs w:val="24"/>
              </w:rPr>
            </w:pPr>
            <w:r w:rsidRPr="00795C21">
              <w:rPr>
                <w:sz w:val="24"/>
                <w:szCs w:val="24"/>
              </w:rPr>
              <w:t>Непродуктивность</w:t>
            </w:r>
          </w:p>
        </w:tc>
      </w:tr>
      <w:tr w:rsidR="00BA5E7A" w:rsidTr="00795C21">
        <w:tc>
          <w:tcPr>
            <w:tcW w:w="3539" w:type="dxa"/>
          </w:tcPr>
          <w:p w:rsidR="00BA5E7A" w:rsidRPr="00795C21" w:rsidRDefault="00BA5E7A" w:rsidP="00795C21">
            <w:pPr>
              <w:pStyle w:val="FootnoteText"/>
              <w:jc w:val="both"/>
              <w:rPr>
                <w:sz w:val="24"/>
                <w:szCs w:val="24"/>
              </w:rPr>
            </w:pPr>
            <w:r w:rsidRPr="00795C21">
              <w:rPr>
                <w:sz w:val="24"/>
                <w:szCs w:val="24"/>
              </w:rPr>
              <w:t>5. Теплота</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r w:rsidRPr="00795C21">
              <w:rPr>
                <w:sz w:val="24"/>
                <w:szCs w:val="24"/>
              </w:rPr>
              <w:t>*</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260" w:type="dxa"/>
          </w:tcPr>
          <w:p w:rsidR="00BA5E7A" w:rsidRPr="00795C21" w:rsidRDefault="00BA5E7A" w:rsidP="00795C21">
            <w:pPr>
              <w:pStyle w:val="FootnoteText"/>
              <w:jc w:val="both"/>
              <w:rPr>
                <w:sz w:val="24"/>
                <w:szCs w:val="24"/>
              </w:rPr>
            </w:pPr>
            <w:r w:rsidRPr="00795C21">
              <w:rPr>
                <w:sz w:val="24"/>
                <w:szCs w:val="24"/>
              </w:rPr>
              <w:t>Холодность</w:t>
            </w:r>
          </w:p>
        </w:tc>
      </w:tr>
      <w:tr w:rsidR="00BA5E7A" w:rsidTr="00795C21">
        <w:tc>
          <w:tcPr>
            <w:tcW w:w="3539" w:type="dxa"/>
          </w:tcPr>
          <w:p w:rsidR="00BA5E7A" w:rsidRPr="00795C21" w:rsidRDefault="00BA5E7A" w:rsidP="00795C21">
            <w:pPr>
              <w:pStyle w:val="FootnoteText"/>
              <w:jc w:val="both"/>
              <w:rPr>
                <w:sz w:val="24"/>
                <w:szCs w:val="24"/>
              </w:rPr>
            </w:pPr>
            <w:r w:rsidRPr="00795C21">
              <w:rPr>
                <w:sz w:val="24"/>
                <w:szCs w:val="24"/>
              </w:rPr>
              <w:t>6. Сотрудничество</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r w:rsidRPr="00795C21">
              <w:rPr>
                <w:sz w:val="24"/>
                <w:szCs w:val="24"/>
              </w:rPr>
              <w:t>*</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260" w:type="dxa"/>
          </w:tcPr>
          <w:p w:rsidR="00BA5E7A" w:rsidRPr="00795C21" w:rsidRDefault="00BA5E7A" w:rsidP="00795C21">
            <w:pPr>
              <w:pStyle w:val="FootnoteText"/>
              <w:jc w:val="both"/>
              <w:rPr>
                <w:sz w:val="24"/>
                <w:szCs w:val="24"/>
              </w:rPr>
            </w:pPr>
            <w:r w:rsidRPr="00795C21">
              <w:rPr>
                <w:sz w:val="24"/>
                <w:szCs w:val="24"/>
              </w:rPr>
              <w:t>Несогласованность</w:t>
            </w:r>
          </w:p>
        </w:tc>
      </w:tr>
      <w:tr w:rsidR="00BA5E7A" w:rsidTr="00795C21">
        <w:tc>
          <w:tcPr>
            <w:tcW w:w="3539" w:type="dxa"/>
          </w:tcPr>
          <w:p w:rsidR="00BA5E7A" w:rsidRPr="00795C21" w:rsidRDefault="00BA5E7A" w:rsidP="00795C21">
            <w:pPr>
              <w:pStyle w:val="FootnoteText"/>
              <w:jc w:val="both"/>
              <w:rPr>
                <w:sz w:val="24"/>
                <w:szCs w:val="24"/>
              </w:rPr>
            </w:pPr>
            <w:r w:rsidRPr="00795C21">
              <w:rPr>
                <w:sz w:val="24"/>
                <w:szCs w:val="24"/>
              </w:rPr>
              <w:t>7. Взаимоподдержка</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r w:rsidRPr="00795C21">
              <w:rPr>
                <w:sz w:val="24"/>
                <w:szCs w:val="24"/>
              </w:rPr>
              <w:t>*</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260" w:type="dxa"/>
          </w:tcPr>
          <w:p w:rsidR="00BA5E7A" w:rsidRPr="00795C21" w:rsidRDefault="00BA5E7A" w:rsidP="00795C21">
            <w:pPr>
              <w:pStyle w:val="FootnoteText"/>
              <w:jc w:val="both"/>
              <w:rPr>
                <w:sz w:val="24"/>
                <w:szCs w:val="24"/>
              </w:rPr>
            </w:pPr>
            <w:r w:rsidRPr="00795C21">
              <w:rPr>
                <w:sz w:val="24"/>
                <w:szCs w:val="24"/>
              </w:rPr>
              <w:t>Недоброжелательность</w:t>
            </w:r>
          </w:p>
        </w:tc>
      </w:tr>
      <w:tr w:rsidR="00BA5E7A" w:rsidTr="00795C21">
        <w:tc>
          <w:tcPr>
            <w:tcW w:w="3539" w:type="dxa"/>
          </w:tcPr>
          <w:p w:rsidR="00BA5E7A" w:rsidRPr="00795C21" w:rsidRDefault="00BA5E7A" w:rsidP="00795C21">
            <w:pPr>
              <w:pStyle w:val="FootnoteText"/>
              <w:jc w:val="both"/>
              <w:rPr>
                <w:sz w:val="24"/>
                <w:szCs w:val="24"/>
              </w:rPr>
            </w:pPr>
            <w:r w:rsidRPr="00795C21">
              <w:rPr>
                <w:sz w:val="24"/>
                <w:szCs w:val="24"/>
              </w:rPr>
              <w:t>8. Увлеченность</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r w:rsidRPr="00795C21">
              <w:rPr>
                <w:sz w:val="24"/>
                <w:szCs w:val="24"/>
              </w:rPr>
              <w:t>*</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260" w:type="dxa"/>
          </w:tcPr>
          <w:p w:rsidR="00BA5E7A" w:rsidRPr="00795C21" w:rsidRDefault="00BA5E7A" w:rsidP="00795C21">
            <w:pPr>
              <w:pStyle w:val="FootnoteText"/>
              <w:jc w:val="both"/>
              <w:rPr>
                <w:sz w:val="24"/>
                <w:szCs w:val="24"/>
              </w:rPr>
            </w:pPr>
            <w:r w:rsidRPr="00795C21">
              <w:rPr>
                <w:sz w:val="24"/>
                <w:szCs w:val="24"/>
              </w:rPr>
              <w:t>Равнодушие</w:t>
            </w:r>
          </w:p>
        </w:tc>
      </w:tr>
      <w:tr w:rsidR="00BA5E7A" w:rsidTr="00795C21">
        <w:tc>
          <w:tcPr>
            <w:tcW w:w="3539" w:type="dxa"/>
          </w:tcPr>
          <w:p w:rsidR="00BA5E7A" w:rsidRPr="00795C21" w:rsidRDefault="00BA5E7A" w:rsidP="00795C21">
            <w:pPr>
              <w:pStyle w:val="FootnoteText"/>
              <w:jc w:val="both"/>
              <w:rPr>
                <w:sz w:val="24"/>
                <w:szCs w:val="24"/>
              </w:rPr>
            </w:pPr>
            <w:r w:rsidRPr="00795C21">
              <w:rPr>
                <w:sz w:val="24"/>
                <w:szCs w:val="24"/>
              </w:rPr>
              <w:t>9. Занимательность</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r w:rsidRPr="00795C21">
              <w:rPr>
                <w:sz w:val="24"/>
                <w:szCs w:val="24"/>
              </w:rPr>
              <w:t>*</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260" w:type="dxa"/>
          </w:tcPr>
          <w:p w:rsidR="00BA5E7A" w:rsidRPr="00795C21" w:rsidRDefault="00BA5E7A" w:rsidP="00795C21">
            <w:pPr>
              <w:pStyle w:val="FootnoteText"/>
              <w:jc w:val="both"/>
              <w:rPr>
                <w:sz w:val="24"/>
                <w:szCs w:val="24"/>
              </w:rPr>
            </w:pPr>
            <w:r w:rsidRPr="00795C21">
              <w:rPr>
                <w:sz w:val="24"/>
                <w:szCs w:val="24"/>
              </w:rPr>
              <w:t>Скука</w:t>
            </w:r>
          </w:p>
        </w:tc>
      </w:tr>
      <w:tr w:rsidR="00BA5E7A" w:rsidTr="00795C21">
        <w:tc>
          <w:tcPr>
            <w:tcW w:w="3539" w:type="dxa"/>
          </w:tcPr>
          <w:p w:rsidR="00BA5E7A" w:rsidRPr="00795C21" w:rsidRDefault="00BA5E7A" w:rsidP="00795C21">
            <w:pPr>
              <w:pStyle w:val="FootnoteText"/>
              <w:jc w:val="both"/>
              <w:rPr>
                <w:sz w:val="24"/>
                <w:szCs w:val="24"/>
              </w:rPr>
            </w:pPr>
            <w:r w:rsidRPr="00795C21">
              <w:rPr>
                <w:sz w:val="24"/>
                <w:szCs w:val="24"/>
              </w:rPr>
              <w:t>10. Успешность</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r w:rsidRPr="00795C21">
              <w:rPr>
                <w:sz w:val="24"/>
                <w:szCs w:val="24"/>
              </w:rPr>
              <w:t>*</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260" w:type="dxa"/>
          </w:tcPr>
          <w:p w:rsidR="00BA5E7A" w:rsidRPr="00795C21" w:rsidRDefault="00BA5E7A" w:rsidP="00795C21">
            <w:pPr>
              <w:pStyle w:val="FootnoteText"/>
              <w:jc w:val="both"/>
              <w:rPr>
                <w:sz w:val="24"/>
                <w:szCs w:val="24"/>
              </w:rPr>
            </w:pPr>
            <w:r w:rsidRPr="00795C21">
              <w:rPr>
                <w:sz w:val="24"/>
                <w:szCs w:val="24"/>
              </w:rPr>
              <w:t>Безуспешность</w:t>
            </w:r>
          </w:p>
        </w:tc>
      </w:tr>
    </w:tbl>
    <w:p w:rsidR="00BA5E7A" w:rsidRDefault="00BA5E7A" w:rsidP="00A43992">
      <w:pPr>
        <w:pStyle w:val="FootnoteText"/>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r w:rsidRPr="00A43992">
        <w:rPr>
          <w:sz w:val="24"/>
          <w:szCs w:val="24"/>
        </w:rPr>
        <w:t>Наоснованиииндивидуальныхпрофилейсоздаетсясреднийпрофиль, который и характеризует психологическую атмосферу в коллективе</w:t>
      </w:r>
      <w:r>
        <w:rPr>
          <w:sz w:val="24"/>
          <w:szCs w:val="24"/>
        </w:rPr>
        <w:t>.</w:t>
      </w:r>
    </w:p>
    <w:p w:rsidR="00BA5E7A" w:rsidRDefault="00BA5E7A" w:rsidP="00CF7650">
      <w:pPr>
        <w:pStyle w:val="FootnoteText"/>
        <w:ind w:firstLine="709"/>
        <w:jc w:val="both"/>
        <w:rPr>
          <w:i/>
          <w:sz w:val="24"/>
          <w:szCs w:val="24"/>
        </w:rPr>
      </w:pPr>
    </w:p>
    <w:p w:rsidR="00BA5E7A" w:rsidRPr="00791C6C" w:rsidRDefault="00BA5E7A" w:rsidP="00E12135">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BA5E7A" w:rsidRPr="00791C6C" w:rsidRDefault="00BA5E7A" w:rsidP="00E12135">
      <w:pPr>
        <w:ind w:firstLine="425"/>
        <w:jc w:val="both"/>
      </w:pPr>
      <w:r w:rsidRPr="00791C6C">
        <w:rPr>
          <w:color w:val="000000"/>
        </w:rPr>
        <w:t>Цель игры, создание проекта Этического кодекса менеджера организации.</w:t>
      </w:r>
    </w:p>
    <w:p w:rsidR="00BA5E7A" w:rsidRPr="00791C6C" w:rsidRDefault="00BA5E7A" w:rsidP="00E12135">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BA5E7A" w:rsidRPr="00791C6C" w:rsidRDefault="00BA5E7A" w:rsidP="00E12135">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BA5E7A" w:rsidRPr="00791C6C" w:rsidRDefault="00BA5E7A" w:rsidP="00E12135">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BA5E7A" w:rsidRPr="00791C6C" w:rsidRDefault="00BA5E7A" w:rsidP="00E12135">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BA5E7A" w:rsidRPr="00791C6C" w:rsidRDefault="00BA5E7A" w:rsidP="00E12135">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BA5E7A" w:rsidRDefault="00BA5E7A" w:rsidP="00E12135">
      <w:pPr>
        <w:pStyle w:val="FootnoteText"/>
        <w:ind w:firstLine="709"/>
        <w:jc w:val="both"/>
        <w:rPr>
          <w:sz w:val="24"/>
          <w:szCs w:val="24"/>
        </w:rPr>
      </w:pPr>
    </w:p>
    <w:p w:rsidR="00BA5E7A" w:rsidRPr="009B1BE2" w:rsidRDefault="00BA5E7A"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256CE8">
        <w:rPr>
          <w:rFonts w:ascii="Times New Roman" w:hAnsi="Times New Roman"/>
          <w:b/>
          <w:sz w:val="24"/>
          <w:szCs w:val="24"/>
        </w:rPr>
        <w:t>Принципы и нормы профессиональной этики</w:t>
      </w:r>
    </w:p>
    <w:p w:rsidR="00BA5E7A" w:rsidRDefault="00BA5E7A" w:rsidP="0001303E">
      <w:pPr>
        <w:ind w:firstLine="708"/>
        <w:jc w:val="both"/>
        <w:rPr>
          <w:i/>
        </w:rPr>
      </w:pPr>
      <w:r w:rsidRPr="007E03E8">
        <w:rPr>
          <w:i/>
        </w:rPr>
        <w:t>Вопросы к занятию</w:t>
      </w:r>
    </w:p>
    <w:p w:rsidR="00BA5E7A" w:rsidRDefault="00BA5E7A" w:rsidP="00116353">
      <w:pPr>
        <w:pStyle w:val="ListParagraph"/>
        <w:numPr>
          <w:ilvl w:val="0"/>
          <w:numId w:val="22"/>
        </w:numPr>
        <w:tabs>
          <w:tab w:val="left" w:pos="249"/>
        </w:tabs>
        <w:ind w:left="0" w:firstLine="0"/>
      </w:pPr>
      <w:r w:rsidRPr="00791C6C">
        <w:t>Специфика этических принципов законности, справедливости и гуманизма в</w:t>
      </w:r>
      <w:r>
        <w:t xml:space="preserve">профессиональной </w:t>
      </w:r>
      <w:r w:rsidRPr="00791C6C">
        <w:t xml:space="preserve">сфере </w:t>
      </w:r>
    </w:p>
    <w:p w:rsidR="00BA5E7A" w:rsidRDefault="00BA5E7A" w:rsidP="00116353">
      <w:pPr>
        <w:pStyle w:val="ListParagraph"/>
        <w:numPr>
          <w:ilvl w:val="0"/>
          <w:numId w:val="22"/>
        </w:numPr>
        <w:tabs>
          <w:tab w:val="left" w:pos="249"/>
        </w:tabs>
        <w:ind w:left="0" w:firstLine="0"/>
      </w:pPr>
      <w:r w:rsidRPr="00791C6C">
        <w:t>Пр</w:t>
      </w:r>
      <w:r>
        <w:t>инципы лояльности и открытости.</w:t>
      </w:r>
    </w:p>
    <w:p w:rsidR="00BA5E7A" w:rsidRDefault="00BA5E7A" w:rsidP="00116353">
      <w:pPr>
        <w:pStyle w:val="ListParagraph"/>
        <w:numPr>
          <w:ilvl w:val="0"/>
          <w:numId w:val="22"/>
        </w:numPr>
        <w:tabs>
          <w:tab w:val="left" w:pos="249"/>
        </w:tabs>
        <w:ind w:left="0" w:firstLine="0"/>
      </w:pPr>
      <w:r w:rsidRPr="00791C6C">
        <w:t>Социальная ответственность бизнеса: современные подходы и требования.</w:t>
      </w:r>
    </w:p>
    <w:p w:rsidR="00BA5E7A" w:rsidRDefault="00BA5E7A" w:rsidP="00116353">
      <w:pPr>
        <w:tabs>
          <w:tab w:val="left" w:pos="249"/>
        </w:tabs>
      </w:pPr>
    </w:p>
    <w:p w:rsidR="00BA5E7A" w:rsidRPr="00E12135" w:rsidRDefault="00BA5E7A" w:rsidP="00E12135">
      <w:pPr>
        <w:ind w:firstLine="709"/>
        <w:jc w:val="both"/>
      </w:pPr>
      <w:r w:rsidRPr="001D3ABC">
        <w:rPr>
          <w:i/>
        </w:rPr>
        <w:t xml:space="preserve">Практическое </w:t>
      </w:r>
      <w:r>
        <w:rPr>
          <w:i/>
        </w:rPr>
        <w:t>задание</w:t>
      </w:r>
      <w:r w:rsidRPr="001D3ABC">
        <w:rPr>
          <w:i/>
        </w:rPr>
        <w:t>:</w:t>
      </w:r>
      <w:r w:rsidRPr="00E12135">
        <w:t>Сравнительный анализ в форме диспута</w:t>
      </w:r>
      <w:r>
        <w:t>.</w:t>
      </w:r>
    </w:p>
    <w:p w:rsidR="00BA5E7A" w:rsidRPr="00791C6C" w:rsidRDefault="00BA5E7A" w:rsidP="00E12135">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BA5E7A" w:rsidRPr="00791C6C" w:rsidRDefault="00BA5E7A" w:rsidP="00E12135">
      <w:pPr>
        <w:ind w:firstLine="709"/>
        <w:jc w:val="both"/>
      </w:pPr>
      <w:r w:rsidRPr="00791C6C">
        <w:t xml:space="preserve">Кто, по-вашему, прав? </w:t>
      </w:r>
    </w:p>
    <w:p w:rsidR="00BA5E7A" w:rsidRPr="00791C6C" w:rsidRDefault="00BA5E7A" w:rsidP="00E12135">
      <w:pPr>
        <w:ind w:firstLine="709"/>
        <w:jc w:val="both"/>
      </w:pPr>
      <w:r w:rsidRPr="00791C6C">
        <w:t xml:space="preserve">К чему может привести позиция быть нейтральным по отношения к добру и злу? </w:t>
      </w:r>
    </w:p>
    <w:p w:rsidR="00BA5E7A" w:rsidRPr="00791C6C" w:rsidRDefault="00BA5E7A" w:rsidP="00E12135">
      <w:pPr>
        <w:ind w:firstLine="709"/>
        <w:jc w:val="both"/>
      </w:pPr>
      <w:r w:rsidRPr="00791C6C">
        <w:t xml:space="preserve">Из чего исходит человек в одобрении добра или осуждении зла? </w:t>
      </w:r>
    </w:p>
    <w:p w:rsidR="00BA5E7A" w:rsidRDefault="00BA5E7A" w:rsidP="00E12135">
      <w:pPr>
        <w:tabs>
          <w:tab w:val="left" w:pos="249"/>
        </w:tabs>
        <w:rPr>
          <w:b/>
        </w:rPr>
      </w:pPr>
    </w:p>
    <w:p w:rsidR="00BA5E7A" w:rsidRPr="00284B75" w:rsidRDefault="00BA5E7A"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Моральные и этические проблемы профессиональной этики</w:t>
      </w:r>
    </w:p>
    <w:p w:rsidR="00BA5E7A" w:rsidRDefault="00BA5E7A" w:rsidP="0001303E">
      <w:pPr>
        <w:ind w:firstLine="708"/>
        <w:jc w:val="both"/>
        <w:rPr>
          <w:i/>
        </w:rPr>
      </w:pPr>
      <w:r w:rsidRPr="002E6EA5">
        <w:rPr>
          <w:i/>
        </w:rPr>
        <w:t>Вопросы к занятию</w:t>
      </w:r>
    </w:p>
    <w:p w:rsidR="00BA5E7A" w:rsidRPr="00791C6C" w:rsidRDefault="00BA5E7A" w:rsidP="0034056F">
      <w:pPr>
        <w:pStyle w:val="ListParagraph"/>
        <w:numPr>
          <w:ilvl w:val="0"/>
          <w:numId w:val="23"/>
        </w:numPr>
        <w:jc w:val="both"/>
      </w:pPr>
      <w:r w:rsidRPr="00791C6C">
        <w:t>Этика управления как специфическая отрасль профессиональной этики.</w:t>
      </w:r>
    </w:p>
    <w:p w:rsidR="00BA5E7A" w:rsidRPr="00791C6C" w:rsidRDefault="00BA5E7A" w:rsidP="0034056F">
      <w:pPr>
        <w:pStyle w:val="ListParagraph"/>
        <w:numPr>
          <w:ilvl w:val="0"/>
          <w:numId w:val="23"/>
        </w:numPr>
        <w:jc w:val="both"/>
      </w:pPr>
      <w:r w:rsidRPr="00791C6C">
        <w:t>Основные этические принципы предпринимательской деятельности.</w:t>
      </w:r>
    </w:p>
    <w:p w:rsidR="00BA5E7A" w:rsidRPr="00791C6C" w:rsidRDefault="00BA5E7A" w:rsidP="0034056F">
      <w:pPr>
        <w:pStyle w:val="ListParagraph"/>
        <w:numPr>
          <w:ilvl w:val="0"/>
          <w:numId w:val="23"/>
        </w:numPr>
        <w:jc w:val="both"/>
      </w:pPr>
      <w:r w:rsidRPr="00791C6C">
        <w:t>Правовое и моральное регулирование в управлении.</w:t>
      </w:r>
    </w:p>
    <w:p w:rsidR="00BA5E7A" w:rsidRPr="00791C6C" w:rsidRDefault="00BA5E7A" w:rsidP="0034056F">
      <w:pPr>
        <w:pStyle w:val="ListParagraph"/>
        <w:numPr>
          <w:ilvl w:val="0"/>
          <w:numId w:val="23"/>
        </w:numPr>
        <w:jc w:val="both"/>
      </w:pPr>
      <w:r w:rsidRPr="00791C6C">
        <w:t>Проблемы профессиональной этики на современном этапе.</w:t>
      </w:r>
    </w:p>
    <w:p w:rsidR="00BA5E7A" w:rsidRPr="00791C6C" w:rsidRDefault="00BA5E7A" w:rsidP="0034056F">
      <w:pPr>
        <w:pStyle w:val="ListParagraph"/>
        <w:numPr>
          <w:ilvl w:val="0"/>
          <w:numId w:val="23"/>
        </w:numPr>
        <w:jc w:val="both"/>
      </w:pPr>
      <w:r w:rsidRPr="00791C6C">
        <w:t>Современные способы и механизмы регулирования конфликта интересов.</w:t>
      </w:r>
    </w:p>
    <w:p w:rsidR="00BA5E7A" w:rsidRPr="0034056F" w:rsidRDefault="00BA5E7A" w:rsidP="0034056F">
      <w:pPr>
        <w:pStyle w:val="ListParagraph"/>
        <w:numPr>
          <w:ilvl w:val="0"/>
          <w:numId w:val="23"/>
        </w:numPr>
        <w:jc w:val="both"/>
        <w:rPr>
          <w:i/>
        </w:rPr>
      </w:pPr>
      <w:r w:rsidRPr="00791C6C">
        <w:t>Особенности профессиональной этики в США и европейских странах.</w:t>
      </w:r>
    </w:p>
    <w:p w:rsidR="00BA5E7A" w:rsidRDefault="00BA5E7A" w:rsidP="0001303E">
      <w:pPr>
        <w:ind w:firstLine="567"/>
        <w:jc w:val="both"/>
        <w:rPr>
          <w:i/>
        </w:rPr>
      </w:pPr>
    </w:p>
    <w:p w:rsidR="00BA5E7A" w:rsidRDefault="00BA5E7A" w:rsidP="00B73C62">
      <w:r w:rsidRPr="005A610E">
        <w:rPr>
          <w:i/>
        </w:rPr>
        <w:t>Практическое задание:</w:t>
      </w:r>
      <w:r>
        <w:t>Анализ принципов и норм деловых отношений в организации.</w:t>
      </w:r>
    </w:p>
    <w:p w:rsidR="00BA5E7A" w:rsidRDefault="00BA5E7A" w:rsidP="00B73C62">
      <w:r w:rsidRPr="00EA3A9E">
        <w:rPr>
          <w:u w:val="single"/>
        </w:rPr>
        <w:t>Ход работы:</w:t>
      </w:r>
      <w:r>
        <w:t xml:space="preserve"> прочитайте текст и перечислите:</w:t>
      </w:r>
    </w:p>
    <w:p w:rsidR="00BA5E7A" w:rsidRDefault="00BA5E7A" w:rsidP="00B73C62">
      <w:r>
        <w:t>– принципы и нормы деловых отношений, которые присутствуют в данной организации;</w:t>
      </w:r>
    </w:p>
    <w:p w:rsidR="00BA5E7A" w:rsidRDefault="00BA5E7A" w:rsidP="00B73C62">
      <w:r>
        <w:t>– принципы и нормы, несоблюдение которых привело к подобной ситуации.</w:t>
      </w:r>
    </w:p>
    <w:p w:rsidR="00BA5E7A" w:rsidRDefault="00BA5E7A" w:rsidP="00EA3A9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BA5E7A" w:rsidRDefault="00BA5E7A" w:rsidP="00EA3A9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BA5E7A" w:rsidRDefault="00BA5E7A" w:rsidP="00EA3A9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BA5E7A" w:rsidRDefault="00BA5E7A" w:rsidP="00EA3A9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BA5E7A" w:rsidRDefault="00BA5E7A" w:rsidP="003F1A24">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BA5E7A" w:rsidRDefault="00BA5E7A" w:rsidP="003F1A24">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BA5E7A" w:rsidRDefault="00BA5E7A" w:rsidP="003F1A24">
      <w:r>
        <w:t>управления. Все это выдает в нем выпускника программы MBA. По его мнению, компания пережила кризис и начала развиваться!</w:t>
      </w:r>
    </w:p>
    <w:p w:rsidR="00BA5E7A" w:rsidRDefault="00BA5E7A" w:rsidP="00D028D6">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BA5E7A" w:rsidRDefault="00BA5E7A" w:rsidP="00A54872">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BA5E7A" w:rsidRDefault="00BA5E7A" w:rsidP="00B73C62"/>
    <w:p w:rsidR="00BA5E7A" w:rsidRPr="005671F6" w:rsidRDefault="00BA5E7A" w:rsidP="00B73C62">
      <w:pPr>
        <w:ind w:firstLine="567"/>
        <w:jc w:val="both"/>
        <w:rPr>
          <w:b/>
          <w:i/>
        </w:rPr>
      </w:pPr>
      <w:r>
        <w:rPr>
          <w:b/>
        </w:rPr>
        <w:t xml:space="preserve">Тема 7. </w:t>
      </w:r>
      <w:r w:rsidRPr="005671F6">
        <w:rPr>
          <w:b/>
        </w:rPr>
        <w:t>Этические требования к руководителю и проблемы внедрения этических ценностей в деятельность организаций и предприятий</w:t>
      </w:r>
      <w:r w:rsidRPr="005671F6">
        <w:rPr>
          <w:b/>
          <w:i/>
        </w:rPr>
        <w:tab/>
      </w:r>
    </w:p>
    <w:p w:rsidR="00BA5E7A" w:rsidRDefault="00BA5E7A" w:rsidP="00503B3E">
      <w:pPr>
        <w:pStyle w:val="c0"/>
        <w:spacing w:before="0" w:beforeAutospacing="0" w:after="0" w:afterAutospacing="0"/>
        <w:jc w:val="both"/>
        <w:rPr>
          <w:i/>
        </w:rPr>
      </w:pPr>
      <w:r w:rsidRPr="002E6EA5">
        <w:rPr>
          <w:i/>
        </w:rPr>
        <w:t>Вопросы к занятию</w:t>
      </w:r>
    </w:p>
    <w:p w:rsidR="00BA5E7A" w:rsidRPr="00791C6C" w:rsidRDefault="00BA5E7A" w:rsidP="00956A1F">
      <w:pPr>
        <w:pStyle w:val="ListParagraph"/>
        <w:numPr>
          <w:ilvl w:val="0"/>
          <w:numId w:val="24"/>
        </w:numPr>
        <w:ind w:left="357" w:hanging="357"/>
        <w:contextualSpacing w:val="0"/>
        <w:jc w:val="both"/>
      </w:pPr>
      <w:r w:rsidRPr="00791C6C">
        <w:t>Процесс трансформации этических ориентаций управленца в его деловые и личностные качества</w:t>
      </w:r>
      <w:r>
        <w:t>.</w:t>
      </w:r>
    </w:p>
    <w:p w:rsidR="00BA5E7A" w:rsidRPr="00791C6C" w:rsidRDefault="00BA5E7A" w:rsidP="00956A1F">
      <w:pPr>
        <w:pStyle w:val="ListParagraph"/>
        <w:numPr>
          <w:ilvl w:val="0"/>
          <w:numId w:val="24"/>
        </w:numPr>
        <w:ind w:left="357" w:hanging="357"/>
        <w:contextualSpacing w:val="0"/>
        <w:jc w:val="both"/>
      </w:pPr>
      <w:r w:rsidRPr="00791C6C">
        <w:t xml:space="preserve">Отношение к делу. Цель жизни. Средства достижения цели. Отношение к закону. </w:t>
      </w:r>
    </w:p>
    <w:p w:rsidR="00BA5E7A" w:rsidRDefault="00BA5E7A" w:rsidP="00956A1F">
      <w:pPr>
        <w:pStyle w:val="c0"/>
        <w:numPr>
          <w:ilvl w:val="0"/>
          <w:numId w:val="24"/>
        </w:numPr>
        <w:spacing w:before="0" w:beforeAutospacing="0" w:after="0" w:afterAutospacing="0"/>
        <w:ind w:left="357" w:hanging="357"/>
        <w:jc w:val="both"/>
        <w:rPr>
          <w:b/>
        </w:rPr>
      </w:pPr>
      <w:r w:rsidRPr="00791C6C">
        <w:t>Правила поведения, устанавливаемые для себя.</w:t>
      </w:r>
    </w:p>
    <w:p w:rsidR="00BA5E7A" w:rsidRDefault="00BA5E7A" w:rsidP="00503B3E">
      <w:pPr>
        <w:pStyle w:val="c0"/>
        <w:spacing w:before="0" w:beforeAutospacing="0" w:after="0" w:afterAutospacing="0"/>
        <w:jc w:val="both"/>
        <w:rPr>
          <w:bCs/>
          <w:i/>
        </w:rPr>
      </w:pPr>
    </w:p>
    <w:p w:rsidR="00BA5E7A" w:rsidRDefault="00BA5E7A" w:rsidP="00921CB5">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BA5E7A" w:rsidRDefault="00BA5E7A" w:rsidP="00921CB5">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BA5E7A" w:rsidRDefault="00BA5E7A" w:rsidP="00921CB5">
      <w:pPr>
        <w:ind w:firstLine="709"/>
        <w:jc w:val="both"/>
      </w:pPr>
      <w:r w:rsidRPr="00921CB5">
        <w:rPr>
          <w:u w:val="single"/>
        </w:rPr>
        <w:t>Подведение итогов.</w:t>
      </w:r>
      <w:r>
        <w:t xml:space="preserve"> Представьте свои выводы по следующей схеме:</w:t>
      </w:r>
    </w:p>
    <w:p w:rsidR="00BA5E7A" w:rsidRDefault="00BA5E7A" w:rsidP="00921CB5">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9"/>
        <w:gridCol w:w="2420"/>
        <w:gridCol w:w="2420"/>
        <w:gridCol w:w="2420"/>
      </w:tblGrid>
      <w:tr w:rsidR="00BA5E7A" w:rsidTr="00795C21">
        <w:tc>
          <w:tcPr>
            <w:tcW w:w="2419" w:type="dxa"/>
          </w:tcPr>
          <w:p w:rsidR="00BA5E7A" w:rsidRDefault="00BA5E7A" w:rsidP="00795C21">
            <w:pPr>
              <w:jc w:val="center"/>
            </w:pPr>
            <w:r>
              <w:t>Мое мнение</w:t>
            </w:r>
          </w:p>
        </w:tc>
        <w:tc>
          <w:tcPr>
            <w:tcW w:w="2420" w:type="dxa"/>
          </w:tcPr>
          <w:p w:rsidR="00BA5E7A" w:rsidRDefault="00BA5E7A" w:rsidP="00795C21">
            <w:pPr>
              <w:jc w:val="center"/>
            </w:pPr>
            <w:r>
              <w:t>1-й знакомый</w:t>
            </w:r>
          </w:p>
        </w:tc>
        <w:tc>
          <w:tcPr>
            <w:tcW w:w="2420" w:type="dxa"/>
          </w:tcPr>
          <w:p w:rsidR="00BA5E7A" w:rsidRDefault="00BA5E7A" w:rsidP="00795C21">
            <w:pPr>
              <w:jc w:val="center"/>
            </w:pPr>
            <w:r>
              <w:t>2-й знакомый</w:t>
            </w:r>
          </w:p>
        </w:tc>
        <w:tc>
          <w:tcPr>
            <w:tcW w:w="2420" w:type="dxa"/>
          </w:tcPr>
          <w:p w:rsidR="00BA5E7A" w:rsidRDefault="00BA5E7A" w:rsidP="00795C21">
            <w:pPr>
              <w:jc w:val="center"/>
            </w:pPr>
            <w:r>
              <w:t>3-й знакомый</w:t>
            </w:r>
          </w:p>
        </w:tc>
      </w:tr>
      <w:tr w:rsidR="00BA5E7A" w:rsidTr="00795C21">
        <w:tc>
          <w:tcPr>
            <w:tcW w:w="9679" w:type="dxa"/>
            <w:gridSpan w:val="4"/>
          </w:tcPr>
          <w:p w:rsidR="00BA5E7A" w:rsidRDefault="00BA5E7A" w:rsidP="00795C21">
            <w:pPr>
              <w:jc w:val="center"/>
            </w:pPr>
            <w:r>
              <w:t>Мои сильные качества</w:t>
            </w: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9679" w:type="dxa"/>
            <w:gridSpan w:val="4"/>
          </w:tcPr>
          <w:p w:rsidR="00BA5E7A" w:rsidRDefault="00BA5E7A" w:rsidP="00795C21">
            <w:pPr>
              <w:jc w:val="center"/>
            </w:pPr>
            <w:r>
              <w:t>Мои слабые стороны</w:t>
            </w: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bl>
    <w:p w:rsidR="00BA5E7A" w:rsidRDefault="00BA5E7A" w:rsidP="002A3873">
      <w:pPr>
        <w:ind w:firstLine="709"/>
        <w:jc w:val="both"/>
      </w:pPr>
    </w:p>
    <w:p w:rsidR="00BA5E7A" w:rsidRDefault="00BA5E7A" w:rsidP="002A3873">
      <w:pPr>
        <w:ind w:firstLine="709"/>
        <w:jc w:val="both"/>
      </w:pPr>
      <w:r>
        <w:t>Совпала ли ваша самооценка с оценкой ваших качеств другими людьми?</w:t>
      </w:r>
    </w:p>
    <w:p w:rsidR="00BA5E7A" w:rsidRDefault="00BA5E7A" w:rsidP="002A3873">
      <w:pPr>
        <w:ind w:firstLine="709"/>
        <w:jc w:val="both"/>
      </w:pPr>
      <w:r>
        <w:t>Сделайте выводы и, если есть необходимость, предложите пути корректировки вашего поведения.</w:t>
      </w:r>
    </w:p>
    <w:p w:rsidR="00BA5E7A" w:rsidRDefault="00BA5E7A" w:rsidP="002A3873">
      <w:pPr>
        <w:ind w:firstLine="709"/>
        <w:jc w:val="both"/>
      </w:pPr>
    </w:p>
    <w:p w:rsidR="00BA5E7A" w:rsidRDefault="00BA5E7A" w:rsidP="0028195E">
      <w:pPr>
        <w:ind w:firstLine="709"/>
        <w:jc w:val="both"/>
      </w:pPr>
      <w:r w:rsidRPr="0028195E">
        <w:rPr>
          <w:i/>
        </w:rPr>
        <w:t>Практическое задание 2:</w:t>
      </w:r>
      <w:r>
        <w:t xml:space="preserve"> Ролевая игра «Управленческая этика».</w:t>
      </w:r>
    </w:p>
    <w:p w:rsidR="00BA5E7A" w:rsidRDefault="00BA5E7A" w:rsidP="0028195E">
      <w:pPr>
        <w:ind w:firstLine="709"/>
        <w:jc w:val="both"/>
      </w:pPr>
      <w:r>
        <w:t>Цель игры: формирование навыков применения управленческой этики в конкретной ситуации.</w:t>
      </w:r>
    </w:p>
    <w:p w:rsidR="00BA5E7A" w:rsidRDefault="00BA5E7A" w:rsidP="0028195E">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BA5E7A" w:rsidRDefault="00BA5E7A" w:rsidP="0028195E">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BA5E7A" w:rsidRPr="0028195E" w:rsidRDefault="00BA5E7A" w:rsidP="0028195E">
      <w:pPr>
        <w:ind w:firstLine="709"/>
        <w:jc w:val="both"/>
        <w:rPr>
          <w:i/>
        </w:rPr>
      </w:pPr>
      <w:r w:rsidRPr="0028195E">
        <w:rPr>
          <w:i/>
        </w:rPr>
        <w:t>Как вы поступите на месте директора?</w:t>
      </w:r>
    </w:p>
    <w:p w:rsidR="00BA5E7A" w:rsidRDefault="00BA5E7A" w:rsidP="0028195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BA5E7A" w:rsidRDefault="00BA5E7A" w:rsidP="0028195E">
      <w:pPr>
        <w:ind w:firstLine="709"/>
        <w:jc w:val="both"/>
      </w:pPr>
      <w:r>
        <w:t>Однако через два дня к мастеру пришел другой рабочий и заявил, что брак допустил в тот день именно он.</w:t>
      </w:r>
    </w:p>
    <w:p w:rsidR="00BA5E7A" w:rsidRPr="0028195E" w:rsidRDefault="00BA5E7A" w:rsidP="0028195E">
      <w:pPr>
        <w:ind w:firstLine="709"/>
        <w:jc w:val="both"/>
        <w:rPr>
          <w:i/>
        </w:rPr>
      </w:pPr>
      <w:r w:rsidRPr="0028195E">
        <w:rPr>
          <w:i/>
        </w:rPr>
        <w:t>Какие действия вы предприняли бы на месте мастера?</w:t>
      </w:r>
    </w:p>
    <w:p w:rsidR="00BA5E7A" w:rsidRDefault="00BA5E7A" w:rsidP="0028195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BA5E7A" w:rsidRPr="0028195E" w:rsidRDefault="00BA5E7A" w:rsidP="0028195E">
      <w:pPr>
        <w:ind w:firstLine="709"/>
        <w:jc w:val="both"/>
        <w:rPr>
          <w:i/>
        </w:rPr>
      </w:pPr>
      <w:r w:rsidRPr="0028195E">
        <w:rPr>
          <w:i/>
        </w:rPr>
        <w:t>Как вы поступите на месте Лапина?</w:t>
      </w:r>
    </w:p>
    <w:p w:rsidR="00BA5E7A" w:rsidRDefault="00BA5E7A" w:rsidP="004125D8">
      <w:pPr>
        <w:ind w:firstLine="709"/>
        <w:jc w:val="both"/>
      </w:pPr>
      <w:r>
        <w:t>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столовой,приемом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BA5E7A" w:rsidRPr="004125D8" w:rsidRDefault="00BA5E7A" w:rsidP="004125D8">
      <w:pPr>
        <w:ind w:firstLine="709"/>
        <w:jc w:val="both"/>
        <w:rPr>
          <w:i/>
        </w:rPr>
      </w:pPr>
      <w:r w:rsidRPr="004125D8">
        <w:rPr>
          <w:i/>
        </w:rPr>
        <w:t>Что бы вы предприняли на месте руководителя?</w:t>
      </w:r>
    </w:p>
    <w:p w:rsidR="00BA5E7A" w:rsidRPr="004125D8" w:rsidRDefault="00BA5E7A" w:rsidP="004125D8">
      <w:pPr>
        <w:ind w:firstLine="709"/>
        <w:jc w:val="both"/>
        <w:rPr>
          <w:i/>
        </w:rPr>
      </w:pPr>
    </w:p>
    <w:p w:rsidR="00BA5E7A" w:rsidRPr="00284B75" w:rsidRDefault="00BA5E7A" w:rsidP="00503B3E">
      <w:pPr>
        <w:pStyle w:val="c0"/>
        <w:spacing w:before="0" w:beforeAutospacing="0" w:after="0" w:afterAutospacing="0"/>
        <w:jc w:val="both"/>
        <w:rPr>
          <w:b/>
          <w:bCs/>
          <w:color w:val="FF0000"/>
        </w:rPr>
      </w:pPr>
      <w:r>
        <w:rPr>
          <w:b/>
        </w:rPr>
        <w:t>Т</w:t>
      </w:r>
      <w:r w:rsidRPr="00284B75">
        <w:rPr>
          <w:b/>
        </w:rPr>
        <w:t xml:space="preserve">ема 8. </w:t>
      </w:r>
      <w:r w:rsidRPr="0028195E">
        <w:rPr>
          <w:b/>
        </w:rPr>
        <w:t>Нарушения этики бизнеса и их социальные последствия</w:t>
      </w:r>
    </w:p>
    <w:p w:rsidR="00BA5E7A" w:rsidRPr="00FA628D" w:rsidRDefault="00BA5E7A" w:rsidP="0001303E">
      <w:pPr>
        <w:ind w:firstLine="708"/>
        <w:jc w:val="both"/>
        <w:rPr>
          <w:i/>
        </w:rPr>
      </w:pPr>
      <w:r w:rsidRPr="002E6EA5">
        <w:rPr>
          <w:i/>
        </w:rPr>
        <w:t>Вопросы к занятию</w:t>
      </w:r>
    </w:p>
    <w:p w:rsidR="00BA5E7A" w:rsidRDefault="00BA5E7A" w:rsidP="0028195E">
      <w:pPr>
        <w:pStyle w:val="ListParagraph"/>
        <w:numPr>
          <w:ilvl w:val="0"/>
          <w:numId w:val="25"/>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BA5E7A" w:rsidRPr="0028195E" w:rsidRDefault="00BA5E7A" w:rsidP="0028195E">
      <w:pPr>
        <w:pStyle w:val="ListParagraph"/>
        <w:numPr>
          <w:ilvl w:val="0"/>
          <w:numId w:val="25"/>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BA5E7A" w:rsidRPr="0028195E" w:rsidRDefault="00BA5E7A" w:rsidP="0028195E">
      <w:pPr>
        <w:pStyle w:val="ListParagraph"/>
        <w:numPr>
          <w:ilvl w:val="0"/>
          <w:numId w:val="25"/>
        </w:numPr>
        <w:shd w:val="clear" w:color="auto" w:fill="FFFFFF"/>
        <w:tabs>
          <w:tab w:val="left" w:pos="993"/>
        </w:tabs>
        <w:ind w:left="357" w:hanging="357"/>
        <w:jc w:val="both"/>
        <w:rPr>
          <w:spacing w:val="-10"/>
        </w:rPr>
      </w:pPr>
      <w:r w:rsidRPr="00791C6C">
        <w:t>Конфликт интересов. Дискриминация.Фаворитизм. Моббинг. Харассмент.</w:t>
      </w:r>
    </w:p>
    <w:p w:rsidR="00BA5E7A" w:rsidRDefault="00BA5E7A" w:rsidP="0001303E">
      <w:pPr>
        <w:ind w:firstLine="567"/>
        <w:jc w:val="both"/>
        <w:rPr>
          <w:bCs/>
          <w:i/>
        </w:rPr>
      </w:pPr>
    </w:p>
    <w:p w:rsidR="00BA5E7A" w:rsidRPr="00C321E7" w:rsidRDefault="00BA5E7A" w:rsidP="00C321E7">
      <w:pPr>
        <w:pStyle w:val="NormalWeb"/>
        <w:rPr>
          <w:rFonts w:ascii="Times New Roman" w:hAnsi="Times New Roman"/>
          <w:color w:val="auto"/>
          <w:sz w:val="24"/>
          <w:szCs w:val="24"/>
        </w:rPr>
      </w:pPr>
      <w:r w:rsidRPr="00C321E7">
        <w:rPr>
          <w:rFonts w:ascii="Times New Roman" w:hAnsi="Times New Roman"/>
          <w:bCs/>
          <w:i/>
          <w:sz w:val="24"/>
          <w:szCs w:val="24"/>
        </w:rPr>
        <w:t>Практическое задание</w:t>
      </w:r>
      <w:r>
        <w:rPr>
          <w:rFonts w:ascii="Times New Roman" w:hAnsi="Times New Roman"/>
          <w:bCs/>
          <w:i/>
          <w:sz w:val="24"/>
          <w:szCs w:val="24"/>
        </w:rPr>
        <w:t xml:space="preserve">: </w:t>
      </w:r>
      <w:r w:rsidRPr="00584D74">
        <w:rPr>
          <w:rFonts w:ascii="Times New Roman" w:hAnsi="Times New Roman"/>
          <w:bCs/>
          <w:color w:val="000000"/>
          <w:sz w:val="24"/>
          <w:szCs w:val="24"/>
        </w:rPr>
        <w:t xml:space="preserve">Решить ситуационную задачу </w:t>
      </w:r>
      <w:r w:rsidRPr="00584D74">
        <w:rPr>
          <w:rFonts w:ascii="Times New Roman" w:hAnsi="Times New Roman"/>
          <w:color w:val="000000"/>
          <w:sz w:val="24"/>
          <w:szCs w:val="24"/>
        </w:rPr>
        <w:t>«Перебежчик</w:t>
      </w:r>
      <w:r w:rsidRPr="00C321E7">
        <w:rPr>
          <w:rFonts w:ascii="Times New Roman" w:hAnsi="Times New Roman"/>
          <w:color w:val="auto"/>
          <w:sz w:val="24"/>
          <w:szCs w:val="24"/>
        </w:rPr>
        <w:t>»</w:t>
      </w:r>
    </w:p>
    <w:p w:rsidR="00BA5E7A" w:rsidRDefault="00BA5E7A" w:rsidP="00584D74">
      <w:pPr>
        <w:ind w:firstLine="709"/>
        <w:jc w:val="both"/>
      </w:pPr>
      <w:r w:rsidRPr="00C321E7">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BA5E7A" w:rsidRPr="00C321E7" w:rsidRDefault="00BA5E7A" w:rsidP="00584D74">
      <w:pPr>
        <w:ind w:firstLine="709"/>
        <w:jc w:val="both"/>
      </w:pPr>
      <w:r w:rsidRPr="00C321E7">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BA5E7A" w:rsidRPr="00C321E7" w:rsidRDefault="00BA5E7A" w:rsidP="00F368F2">
      <w:pPr>
        <w:ind w:firstLine="709"/>
      </w:pPr>
      <w:r>
        <w:rPr>
          <w:bCs/>
        </w:rPr>
        <w:t>Ответьте на вопросы и сделайте вывод</w:t>
      </w:r>
      <w:r w:rsidRPr="00584D74">
        <w:rPr>
          <w:bCs/>
        </w:rPr>
        <w:t>:</w:t>
      </w:r>
    </w:p>
    <w:p w:rsidR="00BA5E7A" w:rsidRPr="00C321E7" w:rsidRDefault="00BA5E7A" w:rsidP="00584D74">
      <w:r w:rsidRPr="00C321E7">
        <w:t>1. Оцените ситуацию с позиции права и этики. Какие нарушения совершило руководство компании?</w:t>
      </w:r>
    </w:p>
    <w:p w:rsidR="00BA5E7A" w:rsidRPr="00C321E7" w:rsidRDefault="00BA5E7A" w:rsidP="00584D74">
      <w:r w:rsidRPr="00C321E7">
        <w:t>2. Дайте этическую оценку поведения кандидата.</w:t>
      </w:r>
    </w:p>
    <w:p w:rsidR="00BA5E7A" w:rsidRPr="00C321E7" w:rsidRDefault="00BA5E7A" w:rsidP="00584D74">
      <w:r w:rsidRPr="00C321E7">
        <w:t>3. К чему может привести дальнейшее развитие событий (для компании и сотрудника)?</w:t>
      </w:r>
    </w:p>
    <w:p w:rsidR="00BA5E7A" w:rsidRPr="00C321E7" w:rsidRDefault="00BA5E7A" w:rsidP="00584D74">
      <w:r w:rsidRPr="00C321E7">
        <w:t>4. Какие нормы этики были нарушены руководством данной компании?</w:t>
      </w:r>
    </w:p>
    <w:p w:rsidR="00BA5E7A" w:rsidRDefault="00BA5E7A" w:rsidP="00584D74">
      <w:r w:rsidRPr="00C321E7">
        <w:t>5. Какие принципы управления А. Файоля были нарушены данным решением?</w:t>
      </w:r>
    </w:p>
    <w:p w:rsidR="00BA5E7A" w:rsidRDefault="00BA5E7A" w:rsidP="00C321E7">
      <w:pPr>
        <w:ind w:firstLine="567"/>
        <w:jc w:val="both"/>
        <w:rPr>
          <w:b/>
        </w:rPr>
      </w:pPr>
    </w:p>
    <w:p w:rsidR="00BA5E7A" w:rsidRDefault="00BA5E7A" w:rsidP="00284B75">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9. </w:t>
      </w:r>
      <w:r w:rsidRPr="00391B03">
        <w:rPr>
          <w:rFonts w:ascii="Times New Roman" w:hAnsi="Times New Roman"/>
          <w:b/>
          <w:sz w:val="24"/>
          <w:szCs w:val="24"/>
        </w:rPr>
        <w:t>Деловой этикет</w:t>
      </w:r>
    </w:p>
    <w:p w:rsidR="00BA5E7A" w:rsidRPr="00FA628D" w:rsidRDefault="00BA5E7A" w:rsidP="0001303E">
      <w:pPr>
        <w:ind w:firstLine="708"/>
        <w:jc w:val="both"/>
        <w:rPr>
          <w:i/>
        </w:rPr>
      </w:pPr>
      <w:r w:rsidRPr="002E6EA5">
        <w:rPr>
          <w:i/>
        </w:rPr>
        <w:t>Вопросы к занятию</w:t>
      </w:r>
    </w:p>
    <w:p w:rsidR="00BA5E7A" w:rsidRPr="00791C6C" w:rsidRDefault="00BA5E7A" w:rsidP="00391B03">
      <w:pPr>
        <w:pStyle w:val="ListParagraph"/>
        <w:numPr>
          <w:ilvl w:val="0"/>
          <w:numId w:val="26"/>
        </w:numPr>
        <w:ind w:left="357" w:hanging="357"/>
        <w:jc w:val="both"/>
      </w:pPr>
      <w:r w:rsidRPr="00791C6C">
        <w:t xml:space="preserve">Этикет как элемент культуры: гармония внутреннего и внешнего. </w:t>
      </w:r>
    </w:p>
    <w:p w:rsidR="00BA5E7A" w:rsidRPr="00791C6C" w:rsidRDefault="00BA5E7A" w:rsidP="00391B03">
      <w:pPr>
        <w:pStyle w:val="ListParagraph"/>
        <w:numPr>
          <w:ilvl w:val="0"/>
          <w:numId w:val="26"/>
        </w:numPr>
        <w:ind w:left="357" w:hanging="357"/>
        <w:jc w:val="both"/>
      </w:pPr>
      <w:r w:rsidRPr="00791C6C">
        <w:t xml:space="preserve">Нравственный смысл регуляции внешнего поведения человека в служебной ситуации. </w:t>
      </w:r>
    </w:p>
    <w:p w:rsidR="00BA5E7A" w:rsidRPr="00791C6C" w:rsidRDefault="00BA5E7A" w:rsidP="00391B03">
      <w:pPr>
        <w:pStyle w:val="ListParagraph"/>
        <w:numPr>
          <w:ilvl w:val="0"/>
          <w:numId w:val="26"/>
        </w:numPr>
        <w:ind w:left="357" w:hanging="357"/>
        <w:jc w:val="both"/>
      </w:pPr>
      <w:r w:rsidRPr="00791C6C">
        <w:t xml:space="preserve">Виды современного этикета деловых отношений. </w:t>
      </w:r>
    </w:p>
    <w:p w:rsidR="00BA5E7A" w:rsidRPr="00391B03" w:rsidRDefault="00BA5E7A" w:rsidP="00391B03">
      <w:pPr>
        <w:pStyle w:val="ListParagraph"/>
        <w:numPr>
          <w:ilvl w:val="0"/>
          <w:numId w:val="26"/>
        </w:numPr>
        <w:ind w:left="357" w:hanging="357"/>
        <w:jc w:val="both"/>
        <w:rPr>
          <w:i/>
        </w:rPr>
      </w:pPr>
      <w:r w:rsidRPr="00791C6C">
        <w:t>Функции делового этикета. Дресс-код</w:t>
      </w:r>
      <w:r>
        <w:t>.</w:t>
      </w:r>
    </w:p>
    <w:p w:rsidR="00BA5E7A" w:rsidRDefault="00BA5E7A" w:rsidP="0001303E">
      <w:pPr>
        <w:ind w:firstLine="567"/>
        <w:jc w:val="both"/>
        <w:rPr>
          <w:bCs/>
          <w:i/>
        </w:rPr>
      </w:pPr>
    </w:p>
    <w:p w:rsidR="00BA5E7A" w:rsidRDefault="00BA5E7A" w:rsidP="00036EBF">
      <w:pPr>
        <w:ind w:firstLine="709"/>
        <w:jc w:val="both"/>
      </w:pPr>
      <w:r>
        <w:rPr>
          <w:bCs/>
          <w:i/>
        </w:rPr>
        <w:t xml:space="preserve">Практическое задание: </w:t>
      </w:r>
      <w:r>
        <w:t>Дискуссия на актуальную тему (модель дебатов К. Поппера).</w:t>
      </w:r>
    </w:p>
    <w:p w:rsidR="00BA5E7A" w:rsidRDefault="00BA5E7A" w:rsidP="00036EBF">
      <w:pPr>
        <w:ind w:firstLine="709"/>
        <w:jc w:val="both"/>
      </w:pPr>
      <w:r w:rsidRPr="00036EBF">
        <w:rPr>
          <w:u w:val="single"/>
        </w:rPr>
        <w:t>Цель дискуссии:</w:t>
      </w:r>
      <w:r>
        <w:t xml:space="preserve"> развитие навыков ведения этичной деловой дискуссии.</w:t>
      </w:r>
    </w:p>
    <w:p w:rsidR="00BA5E7A" w:rsidRDefault="00BA5E7A" w:rsidP="00036EBF">
      <w:pPr>
        <w:ind w:firstLine="709"/>
        <w:jc w:val="both"/>
      </w:pPr>
      <w:r w:rsidRPr="00036EBF">
        <w:rPr>
          <w:u w:val="single"/>
        </w:rPr>
        <w:t>Ход работы:</w:t>
      </w:r>
      <w:r>
        <w:t xml:space="preserve"> разделитесь на три подгруппы, представляющие:</w:t>
      </w:r>
    </w:p>
    <w:p w:rsidR="00BA5E7A" w:rsidRDefault="00BA5E7A" w:rsidP="00036EBF">
      <w:pPr>
        <w:ind w:firstLine="709"/>
        <w:jc w:val="both"/>
      </w:pPr>
      <w:r>
        <w:t>1) позицию «ЗА»;</w:t>
      </w:r>
    </w:p>
    <w:p w:rsidR="00BA5E7A" w:rsidRDefault="00BA5E7A" w:rsidP="00036EBF">
      <w:pPr>
        <w:ind w:firstLine="709"/>
        <w:jc w:val="both"/>
      </w:pPr>
      <w:r>
        <w:t>2) позицию «ПРОТИВ»;</w:t>
      </w:r>
    </w:p>
    <w:p w:rsidR="00BA5E7A" w:rsidRDefault="00BA5E7A" w:rsidP="00036EBF">
      <w:pPr>
        <w:ind w:firstLine="709"/>
        <w:jc w:val="both"/>
      </w:pPr>
      <w:r>
        <w:t>3) судей (экспертов).</w:t>
      </w:r>
    </w:p>
    <w:p w:rsidR="00BA5E7A" w:rsidRDefault="00BA5E7A" w:rsidP="00036EBF">
      <w:pPr>
        <w:ind w:firstLine="709"/>
        <w:jc w:val="both"/>
      </w:pPr>
      <w:r>
        <w:t>Для дискуссии необходимо выбрать тему, актуальную для обсуждения. Например, отмена смертной казни, введение многоженства в России, переход на биотопливо и т. п. Важно, чтобы тема действительно была спорной, а также чтобы аудитория была в ней компетентна.</w:t>
      </w:r>
    </w:p>
    <w:p w:rsidR="00BA5E7A" w:rsidRDefault="00BA5E7A" w:rsidP="00036EBF">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BA5E7A" w:rsidRDefault="00BA5E7A" w:rsidP="00036EBF">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BA5E7A" w:rsidRDefault="00BA5E7A" w:rsidP="00036EBF">
      <w:pPr>
        <w:ind w:firstLine="709"/>
        <w:jc w:val="both"/>
      </w:pPr>
      <w:r>
        <w:t>— Чья позиция кажется наиболее убедительной. Почему?</w:t>
      </w:r>
    </w:p>
    <w:p w:rsidR="00BA5E7A" w:rsidRDefault="00BA5E7A" w:rsidP="00036EBF">
      <w:pPr>
        <w:ind w:firstLine="709"/>
        <w:jc w:val="both"/>
      </w:pPr>
      <w:r>
        <w:t>— Какие приемы аргументации и контраргументации использовали стороны в дискуссии?</w:t>
      </w:r>
    </w:p>
    <w:p w:rsidR="00BA5E7A" w:rsidRDefault="00BA5E7A" w:rsidP="00036EBF">
      <w:pPr>
        <w:ind w:firstLine="709"/>
        <w:jc w:val="both"/>
      </w:pPr>
      <w:r>
        <w:t>— Допускали ли стороны неэтичную аргументацию? Если да, то какие приемы использовались для противодействия?</w:t>
      </w:r>
    </w:p>
    <w:p w:rsidR="00BA5E7A" w:rsidRDefault="00BA5E7A" w:rsidP="00036EBF">
      <w:pPr>
        <w:ind w:firstLine="709"/>
        <w:jc w:val="both"/>
      </w:pPr>
      <w:r>
        <w:t>— К какому виду спора можно отнести получившийся диалог?</w:t>
      </w:r>
    </w:p>
    <w:p w:rsidR="00BA5E7A" w:rsidRDefault="00BA5E7A" w:rsidP="00662CEE">
      <w:pPr>
        <w:widowControl w:val="0"/>
        <w:autoSpaceDE w:val="0"/>
        <w:autoSpaceDN w:val="0"/>
        <w:adjustRightInd w:val="0"/>
        <w:jc w:val="both"/>
        <w:rPr>
          <w:b/>
        </w:rPr>
      </w:pPr>
    </w:p>
    <w:p w:rsidR="00BA5E7A" w:rsidRPr="00DC11F5" w:rsidRDefault="00BA5E7A" w:rsidP="00DE2A6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A5E7A" w:rsidRPr="000F0F00" w:rsidRDefault="00BA5E7A" w:rsidP="00DE2A6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A5E7A" w:rsidRPr="00DC11F5" w:rsidRDefault="00BA5E7A" w:rsidP="00D00133">
      <w:pPr>
        <w:widowControl w:val="0"/>
        <w:autoSpaceDE w:val="0"/>
        <w:autoSpaceDN w:val="0"/>
        <w:adjustRightInd w:val="0"/>
        <w:ind w:firstLine="708"/>
        <w:rPr>
          <w:b/>
          <w:bCs/>
          <w:i/>
          <w:iCs/>
          <w:highlight w:val="white"/>
        </w:rPr>
      </w:pPr>
    </w:p>
    <w:p w:rsidR="00BA5E7A" w:rsidRDefault="00BA5E7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A5E7A" w:rsidRDefault="00BA5E7A" w:rsidP="00D00133">
      <w:pPr>
        <w:autoSpaceDE w:val="0"/>
        <w:autoSpaceDN w:val="0"/>
        <w:adjustRightInd w:val="0"/>
        <w:ind w:left="720"/>
        <w:rPr>
          <w:b/>
          <w:iCs/>
        </w:rPr>
      </w:pPr>
      <w:r w:rsidRPr="00DC11F5">
        <w:rPr>
          <w:b/>
          <w:iCs/>
        </w:rPr>
        <w:t>7.1. Основная учебная литература:</w:t>
      </w:r>
    </w:p>
    <w:p w:rsidR="00BA5E7A" w:rsidRPr="00ED171C" w:rsidRDefault="00BA5E7A" w:rsidP="00A56BFB">
      <w:pPr>
        <w:pStyle w:val="ListParagraph"/>
        <w:numPr>
          <w:ilvl w:val="0"/>
          <w:numId w:val="20"/>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Тетерятник, Ю. Е. Холодилина.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0" w:history="1">
        <w:r w:rsidRPr="00376A0A">
          <w:rPr>
            <w:rStyle w:val="Hyperlink"/>
          </w:rPr>
          <w:t>http://www.iprbookshop.ru/30125.html</w:t>
        </w:r>
      </w:hyperlink>
    </w:p>
    <w:p w:rsidR="00BA5E7A" w:rsidRPr="00ED171C" w:rsidRDefault="00BA5E7A" w:rsidP="00A56BFB">
      <w:pPr>
        <w:pStyle w:val="ListParagraph"/>
        <w:numPr>
          <w:ilvl w:val="0"/>
          <w:numId w:val="20"/>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11" w:history="1">
        <w:r w:rsidRPr="00376A0A">
          <w:rPr>
            <w:rStyle w:val="Hyperlink"/>
          </w:rPr>
          <w:t>http://www.iprbookshop.ru/32795.html</w:t>
        </w:r>
      </w:hyperlink>
    </w:p>
    <w:p w:rsidR="00BA5E7A" w:rsidRPr="00B4121F" w:rsidRDefault="00BA5E7A" w:rsidP="00A56BFB">
      <w:pPr>
        <w:pStyle w:val="ListParagraph"/>
        <w:numPr>
          <w:ilvl w:val="0"/>
          <w:numId w:val="20"/>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12" w:history="1">
        <w:r w:rsidRPr="00376A0A">
          <w:rPr>
            <w:rStyle w:val="Hyperlink"/>
          </w:rPr>
          <w:t>http://www.iprbookshop.ru/102277.html</w:t>
        </w:r>
      </w:hyperlink>
    </w:p>
    <w:p w:rsidR="00BA5E7A" w:rsidRPr="00DC11F5" w:rsidRDefault="00BA5E7A" w:rsidP="0013497C">
      <w:pPr>
        <w:autoSpaceDE w:val="0"/>
        <w:autoSpaceDN w:val="0"/>
        <w:adjustRightInd w:val="0"/>
        <w:ind w:firstLine="426"/>
        <w:jc w:val="both"/>
        <w:rPr>
          <w:b/>
          <w:iCs/>
        </w:rPr>
      </w:pPr>
    </w:p>
    <w:p w:rsidR="00BA5E7A" w:rsidRPr="00BE57FE" w:rsidRDefault="00BA5E7A" w:rsidP="00A56BFB">
      <w:pPr>
        <w:pStyle w:val="ListParagraph"/>
        <w:numPr>
          <w:ilvl w:val="1"/>
          <w:numId w:val="17"/>
        </w:numPr>
        <w:rPr>
          <w:b/>
          <w:iCs/>
        </w:rPr>
      </w:pPr>
      <w:r w:rsidRPr="00BE57FE">
        <w:rPr>
          <w:b/>
          <w:iCs/>
        </w:rPr>
        <w:t>Дополнительная учебная литература:</w:t>
      </w:r>
    </w:p>
    <w:p w:rsidR="00BA5E7A" w:rsidRPr="00B4121F" w:rsidRDefault="00BA5E7A" w:rsidP="00A56BFB">
      <w:pPr>
        <w:pStyle w:val="ListParagraph"/>
        <w:numPr>
          <w:ilvl w:val="0"/>
          <w:numId w:val="21"/>
        </w:numPr>
        <w:tabs>
          <w:tab w:val="left" w:pos="993"/>
        </w:tabs>
        <w:ind w:left="0" w:firstLine="709"/>
        <w:jc w:val="both"/>
        <w:rPr>
          <w:shd w:val="clear" w:color="auto" w:fill="FFFFFF"/>
        </w:rPr>
      </w:pPr>
      <w:r>
        <w:t xml:space="preserve">Сибирякова, Т. Б. Основы профессионального развития менеджера (введение в направление подготовки) : учебное пособие / Т. Б. Сибирякова.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3" w:history="1">
        <w:r w:rsidRPr="00376A0A">
          <w:rPr>
            <w:rStyle w:val="Hyperlink"/>
          </w:rPr>
          <w:t>http://www.iprbookshop.ru/56021.html</w:t>
        </w:r>
      </w:hyperlink>
    </w:p>
    <w:p w:rsidR="00BA5E7A" w:rsidRPr="009E396A" w:rsidRDefault="00BA5E7A" w:rsidP="00A56BFB">
      <w:pPr>
        <w:pStyle w:val="ListParagraph"/>
        <w:widowControl/>
        <w:numPr>
          <w:ilvl w:val="0"/>
          <w:numId w:val="21"/>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4" w:history="1">
        <w:r w:rsidRPr="00376A0A">
          <w:rPr>
            <w:rStyle w:val="Hyperlink"/>
          </w:rPr>
          <w:t>http://www.iprbookshop.ru/22487.html</w:t>
        </w:r>
      </w:hyperlink>
    </w:p>
    <w:p w:rsidR="00BA5E7A" w:rsidRPr="00DC11F5" w:rsidRDefault="00BA5E7A" w:rsidP="004B0DB4">
      <w:pPr>
        <w:autoSpaceDE w:val="0"/>
        <w:autoSpaceDN w:val="0"/>
        <w:adjustRightInd w:val="0"/>
        <w:ind w:left="1069"/>
        <w:rPr>
          <w:b/>
          <w:iCs/>
        </w:rPr>
      </w:pPr>
    </w:p>
    <w:p w:rsidR="00BA5E7A" w:rsidRPr="00DC11F5" w:rsidRDefault="00BA5E7A"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A5E7A" w:rsidRDefault="00BA5E7A" w:rsidP="00E36AAC">
      <w:pPr>
        <w:numPr>
          <w:ilvl w:val="0"/>
          <w:numId w:val="27"/>
        </w:numPr>
        <w:tabs>
          <w:tab w:val="left" w:pos="1134"/>
        </w:tabs>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учредитель и издатель</w:t>
      </w:r>
      <w:r w:rsidRPr="008103F9">
        <w:rPr>
          <w:color w:val="000000"/>
        </w:rPr>
        <w:t xml:space="preserve"> Московская государственная академия делового администрирования</w:t>
      </w:r>
      <w:r w:rsidRPr="008103F9">
        <w:rPr>
          <w:bCs/>
          <w:color w:val="000000"/>
        </w:rPr>
        <w:t>. – 2013 – . – Москва, 2013 –</w:t>
      </w:r>
      <w:r>
        <w:rPr>
          <w:bCs/>
          <w:color w:val="000000"/>
        </w:rPr>
        <w:t xml:space="preserve">.– </w:t>
      </w:r>
      <w:r w:rsidRPr="008103F9">
        <w:rPr>
          <w:bCs/>
          <w:color w:val="000000"/>
        </w:rPr>
        <w:t xml:space="preserve">Ежекв. –  ISSN </w:t>
      </w:r>
      <w:r w:rsidRPr="008103F9">
        <w:rPr>
          <w:color w:val="000000"/>
        </w:rPr>
        <w:t xml:space="preserve">2077-7361. – Режим доступа: </w:t>
      </w:r>
      <w:hyperlink r:id="rId15" w:history="1">
        <w:r w:rsidRPr="004643E1">
          <w:rPr>
            <w:rStyle w:val="Hyperlink"/>
          </w:rPr>
          <w:t>https://www.iprbookshop.ru/8475.html</w:t>
        </w:r>
      </w:hyperlink>
    </w:p>
    <w:p w:rsidR="00BA5E7A" w:rsidRDefault="00BA5E7A" w:rsidP="00E36AAC">
      <w:pPr>
        <w:pStyle w:val="Heading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РосНоу. – 2003</w:t>
      </w:r>
      <w:r>
        <w:rPr>
          <w:rFonts w:ascii="Times New Roman" w:hAnsi="Times New Roman"/>
          <w:bCs/>
          <w:color w:val="000000"/>
        </w:rPr>
        <w:t xml:space="preserve"> –  </w:t>
      </w:r>
      <w:r w:rsidRPr="00910549">
        <w:rPr>
          <w:rFonts w:ascii="Times New Roman" w:hAnsi="Times New Roman"/>
          <w:bCs/>
          <w:color w:val="000000"/>
        </w:rPr>
        <w:t xml:space="preserve">. – Москва, 2003 – . – Ежекв. – ISSN 1998-4618.  – </w:t>
      </w:r>
      <w:r w:rsidRPr="008103F9">
        <w:rPr>
          <w:rFonts w:ascii="Times New Roman" w:hAnsi="Times New Roman"/>
          <w:color w:val="000000"/>
        </w:rPr>
        <w:t>Режим доступа:</w:t>
      </w:r>
      <w:hyperlink r:id="rId16" w:history="1">
        <w:r w:rsidRPr="004643E1">
          <w:rPr>
            <w:rStyle w:val="Hyperlink"/>
            <w:rFonts w:ascii="Times New Roman" w:hAnsi="Times New Roman"/>
          </w:rPr>
          <w:t>https://www.iprbookshop.ru/21398.html</w:t>
        </w:r>
      </w:hyperlink>
    </w:p>
    <w:p w:rsidR="00BA5E7A" w:rsidRPr="00DC11F5" w:rsidRDefault="00BA5E7A" w:rsidP="0011664E">
      <w:pPr>
        <w:autoSpaceDE w:val="0"/>
        <w:autoSpaceDN w:val="0"/>
        <w:adjustRightInd w:val="0"/>
        <w:rPr>
          <w:b/>
          <w:bCs/>
        </w:rPr>
      </w:pPr>
    </w:p>
    <w:p w:rsidR="00BA5E7A" w:rsidRPr="00DC11F5" w:rsidRDefault="00BA5E7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A5E7A" w:rsidRDefault="00BA5E7A" w:rsidP="003F18DB">
      <w:pPr>
        <w:widowControl w:val="0"/>
        <w:autoSpaceDE w:val="0"/>
        <w:autoSpaceDN w:val="0"/>
        <w:adjustRightInd w:val="0"/>
        <w:jc w:val="both"/>
        <w:rPr>
          <w:shd w:val="clear" w:color="auto" w:fill="FFFFFF"/>
        </w:rPr>
      </w:pPr>
      <w:hyperlink r:id="rId17" w:history="1">
        <w:r w:rsidRPr="00DC11F5">
          <w:rPr>
            <w:rStyle w:val="Hyperlink"/>
            <w:shd w:val="clear" w:color="auto" w:fill="FFFFFF"/>
          </w:rPr>
          <w:t>www.iprbookshop.ru</w:t>
        </w:r>
      </w:hyperlink>
      <w:r w:rsidRPr="00DC11F5">
        <w:rPr>
          <w:shd w:val="clear" w:color="auto" w:fill="FFFFFF"/>
        </w:rPr>
        <w:t xml:space="preserve">  - электронно-библиотечная система</w:t>
      </w:r>
    </w:p>
    <w:p w:rsidR="00BA5E7A" w:rsidRPr="001E1177" w:rsidRDefault="00BA5E7A" w:rsidP="001E1177">
      <w:pPr>
        <w:widowControl w:val="0"/>
        <w:tabs>
          <w:tab w:val="left" w:pos="851"/>
        </w:tabs>
        <w:jc w:val="both"/>
        <w:rPr>
          <w:lang w:val="uk-UA"/>
        </w:rPr>
      </w:pPr>
      <w:hyperlink r:id="rId18" w:history="1">
        <w:r w:rsidRPr="001E1177">
          <w:rPr>
            <w:lang w:val="uk-UA"/>
          </w:rPr>
          <w:t>www.cia.gov/cia/publications/factbook</w:t>
        </w:r>
      </w:hyperlink>
      <w:r w:rsidRPr="001E1177">
        <w:rPr>
          <w:lang w:val="uk-UA"/>
        </w:rPr>
        <w:t xml:space="preserve"> – справочник ЦРУ «Книга фактов».</w:t>
      </w:r>
    </w:p>
    <w:p w:rsidR="00BA5E7A" w:rsidRPr="001E1177" w:rsidRDefault="00BA5E7A" w:rsidP="001E1177">
      <w:pPr>
        <w:widowControl w:val="0"/>
        <w:tabs>
          <w:tab w:val="left" w:pos="851"/>
        </w:tabs>
        <w:jc w:val="both"/>
        <w:rPr>
          <w:lang w:val="uk-UA"/>
        </w:rPr>
      </w:pPr>
      <w:r w:rsidRPr="001E1177">
        <w:rPr>
          <w:lang w:val="uk-UA"/>
        </w:rPr>
        <w:t>www.europa.eu.int – официальный сайт ЕвропейскогоСоюза.</w:t>
      </w:r>
    </w:p>
    <w:p w:rsidR="00BA5E7A" w:rsidRPr="001E1177" w:rsidRDefault="00BA5E7A" w:rsidP="001E1177">
      <w:pPr>
        <w:widowControl w:val="0"/>
        <w:tabs>
          <w:tab w:val="left" w:pos="851"/>
        </w:tabs>
        <w:jc w:val="both"/>
        <w:rPr>
          <w:lang w:val="uk-UA"/>
        </w:rPr>
      </w:pPr>
      <w:r w:rsidRPr="001E1177">
        <w:rPr>
          <w:spacing w:val="-4"/>
          <w:lang w:val="uk-UA"/>
        </w:rPr>
        <w:t xml:space="preserve">www.intourion.ru – справочник по регионам, странам мира. </w:t>
      </w:r>
    </w:p>
    <w:p w:rsidR="00BA5E7A" w:rsidRPr="001E1177" w:rsidRDefault="00BA5E7A" w:rsidP="001E1177">
      <w:pPr>
        <w:widowControl w:val="0"/>
        <w:tabs>
          <w:tab w:val="left" w:pos="851"/>
        </w:tabs>
        <w:jc w:val="both"/>
        <w:rPr>
          <w:lang w:val="uk-UA"/>
        </w:rPr>
      </w:pPr>
      <w:r w:rsidRPr="001E1177">
        <w:rPr>
          <w:lang w:val="uk-UA"/>
        </w:rPr>
        <w:t>www.un.org – официальный сайт ООН</w:t>
      </w:r>
    </w:p>
    <w:p w:rsidR="00BA5E7A" w:rsidRPr="001E1177" w:rsidRDefault="00BA5E7A"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BA5E7A" w:rsidRPr="001E1177" w:rsidRDefault="00BA5E7A" w:rsidP="001E1177">
      <w:pPr>
        <w:widowControl w:val="0"/>
        <w:tabs>
          <w:tab w:val="left" w:pos="851"/>
        </w:tabs>
        <w:jc w:val="both"/>
        <w:rPr>
          <w:lang w:val="uk-UA"/>
        </w:rPr>
      </w:pPr>
      <w:r w:rsidRPr="001E1177">
        <w:rPr>
          <w:lang w:val="uk-UA"/>
        </w:rPr>
        <w:t>www.world-tourism.org – официальный сайт Всемирнойтуристскойорганизации (ЮНВТО)</w:t>
      </w:r>
    </w:p>
    <w:p w:rsidR="00BA5E7A" w:rsidRPr="001E1177" w:rsidRDefault="00BA5E7A"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BA5E7A" w:rsidRPr="00DC11F5" w:rsidRDefault="00BA5E7A" w:rsidP="00D00133">
      <w:pPr>
        <w:autoSpaceDE w:val="0"/>
        <w:autoSpaceDN w:val="0"/>
        <w:adjustRightInd w:val="0"/>
        <w:ind w:left="720"/>
        <w:rPr>
          <w:b/>
          <w:bCs/>
          <w:i/>
          <w:iCs/>
        </w:rPr>
      </w:pPr>
    </w:p>
    <w:p w:rsidR="00BA5E7A" w:rsidRPr="00DC11F5" w:rsidRDefault="00BA5E7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A5E7A" w:rsidRPr="00DC11F5" w:rsidRDefault="00BA5E7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A5E7A" w:rsidRPr="00DC11F5" w:rsidRDefault="00BA5E7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A5E7A" w:rsidRPr="00DC11F5" w:rsidRDefault="00BA5E7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A5E7A" w:rsidRPr="00DC11F5" w:rsidRDefault="00BA5E7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кконтрольным работам, выполнение докладов, рефератов и курсовых работ;</w:t>
      </w:r>
    </w:p>
    <w:p w:rsidR="00BA5E7A" w:rsidRPr="00DC11F5" w:rsidRDefault="00BA5E7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A5E7A" w:rsidRPr="00DC11F5" w:rsidRDefault="00BA5E7A" w:rsidP="00D00133">
      <w:pPr>
        <w:widowControl w:val="0"/>
        <w:numPr>
          <w:ilvl w:val="0"/>
          <w:numId w:val="1"/>
        </w:numPr>
        <w:tabs>
          <w:tab w:val="left" w:pos="720"/>
        </w:tabs>
        <w:autoSpaceDE w:val="0"/>
        <w:autoSpaceDN w:val="0"/>
        <w:adjustRightInd w:val="0"/>
        <w:ind w:left="720" w:hanging="360"/>
        <w:jc w:val="both"/>
      </w:pPr>
      <w:r w:rsidRPr="00DC11F5">
        <w:t>подготовка кэкзаменам (зачетам)непосредственно перед ними.</w:t>
      </w:r>
    </w:p>
    <w:p w:rsidR="00BA5E7A" w:rsidRPr="00DC11F5" w:rsidRDefault="00BA5E7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A5E7A" w:rsidRPr="00DC11F5" w:rsidRDefault="00BA5E7A"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BA5E7A" w:rsidRPr="00DC11F5" w:rsidRDefault="00BA5E7A" w:rsidP="00D00133">
      <w:pPr>
        <w:widowControl w:val="0"/>
        <w:autoSpaceDE w:val="0"/>
        <w:autoSpaceDN w:val="0"/>
        <w:adjustRightInd w:val="0"/>
        <w:ind w:firstLine="360"/>
        <w:jc w:val="both"/>
      </w:pPr>
      <w:r w:rsidRPr="00DC11F5">
        <w:t>Для успешной сдачиэкзамена (зачета)рекомендуется соблюдать следующие правила:</w:t>
      </w:r>
    </w:p>
    <w:p w:rsidR="00BA5E7A" w:rsidRPr="00DC11F5" w:rsidRDefault="00BA5E7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A5E7A" w:rsidRPr="00DC11F5" w:rsidRDefault="00BA5E7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A5E7A" w:rsidRPr="00DC11F5" w:rsidRDefault="00BA5E7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A5E7A" w:rsidRPr="00DC11F5" w:rsidRDefault="00BA5E7A" w:rsidP="00D00133">
      <w:pPr>
        <w:widowControl w:val="0"/>
        <w:autoSpaceDE w:val="0"/>
        <w:autoSpaceDN w:val="0"/>
        <w:adjustRightInd w:val="0"/>
        <w:ind w:firstLine="360"/>
        <w:jc w:val="both"/>
      </w:pPr>
      <w:r w:rsidRPr="00DC11F5">
        <w:t>Наэкзамене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A5E7A" w:rsidRPr="00DC11F5" w:rsidRDefault="00BA5E7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A5E7A" w:rsidRPr="00DC11F5" w:rsidRDefault="00BA5E7A" w:rsidP="002F2EDF">
      <w:pPr>
        <w:widowControl w:val="0"/>
        <w:autoSpaceDE w:val="0"/>
        <w:autoSpaceDN w:val="0"/>
        <w:adjustRightInd w:val="0"/>
        <w:ind w:firstLine="720"/>
        <w:jc w:val="both"/>
      </w:pPr>
      <w:r w:rsidRPr="00DC11F5">
        <w:t xml:space="preserve">Подробные методические указания для обучающихсясм. вучебно-методическом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A5E7A" w:rsidRPr="00DC11F5" w:rsidRDefault="00BA5E7A" w:rsidP="00D00133">
      <w:pPr>
        <w:autoSpaceDE w:val="0"/>
        <w:autoSpaceDN w:val="0"/>
        <w:adjustRightInd w:val="0"/>
        <w:jc w:val="both"/>
      </w:pPr>
    </w:p>
    <w:p w:rsidR="00BA5E7A" w:rsidRPr="00DC11F5" w:rsidRDefault="00BA5E7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A5E7A" w:rsidRPr="00DE2A6A" w:rsidRDefault="00BA5E7A" w:rsidP="00292248">
      <w:pPr>
        <w:autoSpaceDE w:val="0"/>
        <w:autoSpaceDN w:val="0"/>
        <w:adjustRightInd w:val="0"/>
        <w:jc w:val="both"/>
        <w:rPr>
          <w:b/>
          <w:bCs/>
          <w:i/>
          <w:iCs/>
        </w:rPr>
      </w:pPr>
      <w:r w:rsidRPr="00DE2A6A">
        <w:t>1.</w:t>
      </w:r>
      <w:r w:rsidRPr="00DC11F5">
        <w:t>Операционнаясистема</w:t>
      </w:r>
      <w:r w:rsidRPr="00DE2A6A">
        <w:t xml:space="preserve"> </w:t>
      </w:r>
      <w:r w:rsidRPr="00DC11F5">
        <w:rPr>
          <w:lang w:val="en-US"/>
        </w:rPr>
        <w:t>Microsoft</w:t>
      </w:r>
      <w:r w:rsidRPr="00DE2A6A">
        <w:t xml:space="preserve"> </w:t>
      </w:r>
      <w:r w:rsidRPr="00DC11F5">
        <w:rPr>
          <w:lang w:val="en-US"/>
        </w:rPr>
        <w:t>Windows</w:t>
      </w:r>
    </w:p>
    <w:p w:rsidR="00BA5E7A" w:rsidRPr="00DE2A6A" w:rsidRDefault="00BA5E7A" w:rsidP="00292248">
      <w:pPr>
        <w:autoSpaceDE w:val="0"/>
        <w:autoSpaceDN w:val="0"/>
        <w:adjustRightInd w:val="0"/>
        <w:jc w:val="both"/>
      </w:pPr>
      <w:r w:rsidRPr="00DE2A6A">
        <w:t>2.</w:t>
      </w:r>
      <w:r w:rsidRPr="00DC11F5">
        <w:rPr>
          <w:lang w:val="en-US"/>
        </w:rPr>
        <w:t>Microsoft</w:t>
      </w:r>
      <w:r w:rsidRPr="00DE2A6A">
        <w:t xml:space="preserve"> </w:t>
      </w:r>
      <w:r w:rsidRPr="00DC11F5">
        <w:rPr>
          <w:lang w:val="en-US"/>
        </w:rPr>
        <w:t>Office</w:t>
      </w:r>
      <w:r w:rsidRPr="00DE2A6A">
        <w:t xml:space="preserve"> 2010-2016</w:t>
      </w:r>
    </w:p>
    <w:p w:rsidR="00BA5E7A" w:rsidRPr="00DE2A6A" w:rsidRDefault="00BA5E7A" w:rsidP="00292248">
      <w:pPr>
        <w:autoSpaceDE w:val="0"/>
        <w:autoSpaceDN w:val="0"/>
        <w:adjustRightInd w:val="0"/>
        <w:jc w:val="both"/>
      </w:pPr>
      <w:r w:rsidRPr="00DE2A6A">
        <w:t>3.</w:t>
      </w:r>
      <w:r w:rsidRPr="00DC11F5">
        <w:t>Антивирус</w:t>
      </w:r>
      <w:r w:rsidRPr="00DE2A6A">
        <w:t xml:space="preserve"> </w:t>
      </w:r>
      <w:r w:rsidRPr="00DC11F5">
        <w:rPr>
          <w:lang w:val="en-US"/>
        </w:rPr>
        <w:t>Kaspersky</w:t>
      </w:r>
      <w:r w:rsidRPr="00DE2A6A">
        <w:t xml:space="preserve"> </w:t>
      </w:r>
      <w:r w:rsidRPr="00DC11F5">
        <w:rPr>
          <w:lang w:val="en-US"/>
        </w:rPr>
        <w:t>Endpoint</w:t>
      </w:r>
      <w:r w:rsidRPr="00DE2A6A">
        <w:t xml:space="preserve"> </w:t>
      </w:r>
      <w:r w:rsidRPr="00DC11F5">
        <w:rPr>
          <w:lang w:val="en-US"/>
        </w:rPr>
        <w:t>Security</w:t>
      </w:r>
    </w:p>
    <w:p w:rsidR="00BA5E7A" w:rsidRPr="00DE2A6A" w:rsidRDefault="00BA5E7A" w:rsidP="00292248">
      <w:pPr>
        <w:autoSpaceDE w:val="0"/>
        <w:autoSpaceDN w:val="0"/>
        <w:adjustRightInd w:val="0"/>
        <w:jc w:val="both"/>
      </w:pPr>
      <w:r w:rsidRPr="00DE2A6A">
        <w:t>4.</w:t>
      </w:r>
      <w:r w:rsidRPr="00DC11F5">
        <w:t>Программадляработыс</w:t>
      </w:r>
      <w:r w:rsidRPr="00DC11F5">
        <w:rPr>
          <w:lang w:val="en-US"/>
        </w:rPr>
        <w:t>pdf</w:t>
      </w:r>
      <w:r w:rsidRPr="00DC11F5">
        <w:t>файлами</w:t>
      </w:r>
      <w:r w:rsidRPr="00DC11F5">
        <w:rPr>
          <w:lang w:val="en-US"/>
        </w:rPr>
        <w:t>AdobeReader</w:t>
      </w:r>
    </w:p>
    <w:p w:rsidR="00BA5E7A" w:rsidRPr="00DC11F5" w:rsidRDefault="00BA5E7A" w:rsidP="00292248">
      <w:pPr>
        <w:autoSpaceDE w:val="0"/>
        <w:autoSpaceDN w:val="0"/>
        <w:adjustRightInd w:val="0"/>
        <w:jc w:val="both"/>
      </w:pPr>
      <w:r w:rsidRPr="00DC11F5">
        <w:t>5.Архиватор 7-</w:t>
      </w:r>
      <w:r w:rsidRPr="00DC11F5">
        <w:rPr>
          <w:lang w:val="en-US"/>
        </w:rPr>
        <w:t>zip</w:t>
      </w:r>
    </w:p>
    <w:p w:rsidR="00BA5E7A" w:rsidRPr="00DC11F5" w:rsidRDefault="00BA5E7A" w:rsidP="00292248">
      <w:pPr>
        <w:autoSpaceDE w:val="0"/>
        <w:autoSpaceDN w:val="0"/>
        <w:adjustRightInd w:val="0"/>
        <w:jc w:val="both"/>
      </w:pPr>
      <w:r w:rsidRPr="00DC11F5">
        <w:t>6.Справочно-правовая система КонсультантПлюс</w:t>
      </w:r>
    </w:p>
    <w:p w:rsidR="00BA5E7A" w:rsidRPr="00DC11F5" w:rsidRDefault="00BA5E7A" w:rsidP="00292248">
      <w:pPr>
        <w:autoSpaceDE w:val="0"/>
        <w:autoSpaceDN w:val="0"/>
        <w:adjustRightInd w:val="0"/>
        <w:jc w:val="both"/>
        <w:rPr>
          <w:b/>
          <w:bCs/>
          <w:i/>
          <w:iCs/>
        </w:rPr>
      </w:pPr>
      <w:r w:rsidRPr="00DC11F5">
        <w:t>7.Справочно-правовая система Гарант</w:t>
      </w:r>
    </w:p>
    <w:p w:rsidR="00BA5E7A" w:rsidRDefault="00BA5E7A" w:rsidP="001258D3">
      <w:pPr>
        <w:autoSpaceDE w:val="0"/>
        <w:autoSpaceDN w:val="0"/>
        <w:adjustRightInd w:val="0"/>
        <w:ind w:left="360"/>
        <w:jc w:val="both"/>
        <w:rPr>
          <w:b/>
          <w:bCs/>
          <w:i/>
          <w:iCs/>
        </w:rPr>
      </w:pPr>
    </w:p>
    <w:p w:rsidR="00BA5E7A" w:rsidRPr="00DC11F5" w:rsidRDefault="00BA5E7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A5E7A" w:rsidRPr="00DC11F5" w:rsidRDefault="00BA5E7A" w:rsidP="00292248">
      <w:pPr>
        <w:ind w:left="720"/>
        <w:contextualSpacing/>
        <w:jc w:val="both"/>
      </w:pPr>
      <w:r w:rsidRPr="00DC11F5">
        <w:t>1.Проектор, ноутбук</w:t>
      </w:r>
    </w:p>
    <w:p w:rsidR="00BA5E7A" w:rsidRPr="00DC11F5" w:rsidRDefault="00BA5E7A" w:rsidP="00292248">
      <w:pPr>
        <w:ind w:left="720"/>
        <w:contextualSpacing/>
        <w:jc w:val="both"/>
      </w:pPr>
      <w:r w:rsidRPr="00DC11F5">
        <w:t xml:space="preserve">2.Проекционный экран </w:t>
      </w:r>
    </w:p>
    <w:p w:rsidR="00BA5E7A" w:rsidRPr="00DC11F5" w:rsidRDefault="00BA5E7A" w:rsidP="00292248">
      <w:pPr>
        <w:ind w:left="720"/>
        <w:contextualSpacing/>
        <w:jc w:val="both"/>
      </w:pPr>
      <w:r w:rsidRPr="00DC11F5">
        <w:t>3.Колонки</w:t>
      </w:r>
    </w:p>
    <w:p w:rsidR="00BA5E7A" w:rsidRPr="00DC11F5" w:rsidRDefault="00BA5E7A" w:rsidP="00292248">
      <w:pPr>
        <w:autoSpaceDE w:val="0"/>
        <w:autoSpaceDN w:val="0"/>
        <w:adjustRightInd w:val="0"/>
      </w:pPr>
    </w:p>
    <w:p w:rsidR="00BA5E7A" w:rsidRPr="00DC11F5" w:rsidRDefault="00BA5E7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A5E7A" w:rsidRPr="00DC11F5" w:rsidRDefault="00BA5E7A" w:rsidP="00F6408F">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A5E7A" w:rsidRPr="00DC11F5" w:rsidRDefault="00BA5E7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A5E7A" w:rsidRPr="00DC11F5" w:rsidRDefault="00BA5E7A" w:rsidP="00034A75">
      <w:pPr>
        <w:tabs>
          <w:tab w:val="center" w:pos="4536"/>
          <w:tab w:val="right" w:pos="9072"/>
        </w:tabs>
        <w:ind w:firstLine="709"/>
        <w:jc w:val="both"/>
      </w:pPr>
    </w:p>
    <w:p w:rsidR="00BA5E7A" w:rsidRPr="00DC11F5" w:rsidRDefault="00BA5E7A" w:rsidP="00D00133">
      <w:pPr>
        <w:tabs>
          <w:tab w:val="center" w:pos="4536"/>
          <w:tab w:val="right" w:pos="9072"/>
        </w:tabs>
        <w:autoSpaceDE w:val="0"/>
        <w:autoSpaceDN w:val="0"/>
        <w:adjustRightInd w:val="0"/>
        <w:jc w:val="both"/>
        <w:rPr>
          <w:b/>
          <w:bCs/>
        </w:rPr>
      </w:pPr>
      <w:r w:rsidRPr="00DC11F5">
        <w:rPr>
          <w:b/>
          <w:bCs/>
        </w:rPr>
        <w:t>12.1. В освоении учебной дисциплиныиспользуются следующие традиционные образовательные технологии:</w:t>
      </w:r>
    </w:p>
    <w:p w:rsidR="00BA5E7A" w:rsidRPr="00DC11F5" w:rsidRDefault="00BA5E7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A5E7A" w:rsidRPr="00DC11F5" w:rsidRDefault="00BA5E7A" w:rsidP="00D00133">
      <w:pPr>
        <w:tabs>
          <w:tab w:val="center" w:pos="4536"/>
          <w:tab w:val="right" w:pos="9072"/>
        </w:tabs>
        <w:autoSpaceDE w:val="0"/>
        <w:autoSpaceDN w:val="0"/>
        <w:adjustRightInd w:val="0"/>
      </w:pPr>
      <w:r w:rsidRPr="00DC11F5">
        <w:t>- практические занятия;</w:t>
      </w:r>
    </w:p>
    <w:p w:rsidR="00BA5E7A" w:rsidRPr="00DC11F5" w:rsidRDefault="00BA5E7A" w:rsidP="00D00133">
      <w:pPr>
        <w:tabs>
          <w:tab w:val="center" w:pos="4536"/>
          <w:tab w:val="right" w:pos="9072"/>
        </w:tabs>
        <w:autoSpaceDE w:val="0"/>
        <w:autoSpaceDN w:val="0"/>
        <w:adjustRightInd w:val="0"/>
      </w:pPr>
      <w:r w:rsidRPr="00DC11F5">
        <w:t>- контрольные опросы;</w:t>
      </w:r>
    </w:p>
    <w:p w:rsidR="00BA5E7A" w:rsidRPr="00DC11F5" w:rsidRDefault="00BA5E7A" w:rsidP="00D00133">
      <w:pPr>
        <w:tabs>
          <w:tab w:val="center" w:pos="4536"/>
          <w:tab w:val="right" w:pos="9072"/>
        </w:tabs>
        <w:autoSpaceDE w:val="0"/>
        <w:autoSpaceDN w:val="0"/>
        <w:adjustRightInd w:val="0"/>
      </w:pPr>
      <w:r w:rsidRPr="00DC11F5">
        <w:t>- консультации;</w:t>
      </w:r>
    </w:p>
    <w:p w:rsidR="00BA5E7A" w:rsidRPr="00DC11F5" w:rsidRDefault="00BA5E7A" w:rsidP="00D00133">
      <w:pPr>
        <w:tabs>
          <w:tab w:val="center" w:pos="4536"/>
          <w:tab w:val="right" w:pos="9072"/>
        </w:tabs>
        <w:autoSpaceDE w:val="0"/>
        <w:autoSpaceDN w:val="0"/>
        <w:adjustRightInd w:val="0"/>
      </w:pPr>
      <w:r w:rsidRPr="00DC11F5">
        <w:t>- самостоятельная работа с учебной литературой;</w:t>
      </w:r>
    </w:p>
    <w:p w:rsidR="00BA5E7A" w:rsidRPr="003F4282" w:rsidRDefault="00BA5E7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A5E7A" w:rsidRDefault="00BA5E7A" w:rsidP="00D00133">
      <w:pPr>
        <w:tabs>
          <w:tab w:val="center" w:pos="4536"/>
          <w:tab w:val="right" w:pos="9072"/>
        </w:tabs>
        <w:autoSpaceDE w:val="0"/>
        <w:autoSpaceDN w:val="0"/>
        <w:adjustRightInd w:val="0"/>
        <w:rPr>
          <w:b/>
          <w:bCs/>
        </w:rPr>
      </w:pPr>
    </w:p>
    <w:p w:rsidR="00BA5E7A" w:rsidRPr="00DC11F5" w:rsidRDefault="00BA5E7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A5E7A" w:rsidRDefault="00BA5E7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A5E7A" w:rsidRPr="00DC11F5" w:rsidRDefault="00BA5E7A" w:rsidP="00D00133">
      <w:pPr>
        <w:tabs>
          <w:tab w:val="center" w:pos="4536"/>
          <w:tab w:val="right" w:pos="9072"/>
        </w:tabs>
        <w:autoSpaceDE w:val="0"/>
        <w:autoSpaceDN w:val="0"/>
        <w:adjustRightInd w:val="0"/>
        <w:rPr>
          <w:i/>
          <w:iCs/>
        </w:rPr>
      </w:pPr>
      <w:r w:rsidRPr="00DC11F5">
        <w:rPr>
          <w:i/>
          <w:iCs/>
        </w:rPr>
        <w:t>- творческие задания;</w:t>
      </w:r>
    </w:p>
    <w:p w:rsidR="00BA5E7A" w:rsidRDefault="00BA5E7A" w:rsidP="00D00133">
      <w:pPr>
        <w:tabs>
          <w:tab w:val="center" w:pos="4536"/>
          <w:tab w:val="right" w:pos="9072"/>
        </w:tabs>
        <w:autoSpaceDE w:val="0"/>
        <w:autoSpaceDN w:val="0"/>
        <w:adjustRightInd w:val="0"/>
        <w:rPr>
          <w:i/>
          <w:iCs/>
        </w:rPr>
      </w:pPr>
      <w:r w:rsidRPr="00DC11F5">
        <w:rPr>
          <w:i/>
          <w:iCs/>
        </w:rPr>
        <w:t>- анализ конкретных ситуаций;</w:t>
      </w:r>
    </w:p>
    <w:p w:rsidR="00BA5E7A" w:rsidRDefault="00BA5E7A"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BA5E7A" w:rsidRDefault="00BA5E7A" w:rsidP="00D00133">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BA5E7A" w:rsidRPr="00DC11F5" w:rsidRDefault="00BA5E7A" w:rsidP="00D00133">
      <w:pPr>
        <w:tabs>
          <w:tab w:val="center" w:pos="4536"/>
          <w:tab w:val="right" w:pos="9072"/>
        </w:tabs>
        <w:autoSpaceDE w:val="0"/>
        <w:autoSpaceDN w:val="0"/>
        <w:adjustRightInd w:val="0"/>
        <w:rPr>
          <w:i/>
          <w:iCs/>
        </w:rPr>
      </w:pPr>
      <w:r>
        <w:rPr>
          <w:i/>
          <w:iCs/>
        </w:rPr>
        <w:t>- диспут;</w:t>
      </w:r>
    </w:p>
    <w:p w:rsidR="00BA5E7A" w:rsidRPr="00DC11F5" w:rsidRDefault="00BA5E7A" w:rsidP="00DA7D17">
      <w:pPr>
        <w:tabs>
          <w:tab w:val="center" w:pos="4536"/>
          <w:tab w:val="right" w:pos="9072"/>
        </w:tabs>
        <w:autoSpaceDE w:val="0"/>
        <w:autoSpaceDN w:val="0"/>
        <w:adjustRightInd w:val="0"/>
        <w:jc w:val="both"/>
      </w:pPr>
      <w:r w:rsidRPr="00C8171F">
        <w:rPr>
          <w:i/>
          <w:iCs/>
        </w:rPr>
        <w:t>-</w:t>
      </w:r>
      <w:r w:rsidRPr="00DC11F5">
        <w:rPr>
          <w:i/>
          <w:iCs/>
        </w:rPr>
        <w:t>дискуссия.</w:t>
      </w:r>
    </w:p>
    <w:p w:rsidR="00BA5E7A" w:rsidRPr="00DC11F5" w:rsidRDefault="00BA5E7A"/>
    <w:p w:rsidR="00BA5E7A" w:rsidRDefault="00BA5E7A"/>
    <w:p w:rsidR="00BA5E7A" w:rsidRDefault="00BA5E7A"/>
    <w:p w:rsidR="00BA5E7A" w:rsidRPr="00DC11F5" w:rsidRDefault="00BA5E7A" w:rsidP="00C0055D">
      <w:pPr>
        <w:pageBreakBefore/>
        <w:autoSpaceDE w:val="0"/>
        <w:autoSpaceDN w:val="0"/>
        <w:adjustRightInd w:val="0"/>
        <w:jc w:val="right"/>
      </w:pPr>
      <w:r w:rsidRPr="00DC11F5">
        <w:t xml:space="preserve">Приложение </w:t>
      </w:r>
    </w:p>
    <w:p w:rsidR="00BA5E7A" w:rsidRPr="00DC11F5" w:rsidRDefault="00BA5E7A" w:rsidP="00FC3B95">
      <w:pPr>
        <w:autoSpaceDE w:val="0"/>
        <w:autoSpaceDN w:val="0"/>
        <w:adjustRightInd w:val="0"/>
        <w:jc w:val="right"/>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pPr>
    </w:p>
    <w:p w:rsidR="00BA5E7A" w:rsidRPr="00DC11F5" w:rsidRDefault="00BA5E7A" w:rsidP="00FC3B95">
      <w:pPr>
        <w:autoSpaceDE w:val="0"/>
        <w:autoSpaceDN w:val="0"/>
        <w:adjustRightInd w:val="0"/>
        <w:jc w:val="right"/>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rPr>
          <w:b/>
          <w:bCs/>
        </w:rPr>
      </w:pPr>
      <w:r w:rsidRPr="00DC11F5">
        <w:rPr>
          <w:b/>
          <w:bCs/>
        </w:rPr>
        <w:t xml:space="preserve">ФОНД ОЦЕНОЧНЫХ СРЕДСТВ </w:t>
      </w:r>
    </w:p>
    <w:p w:rsidR="00BA5E7A" w:rsidRPr="00DC11F5" w:rsidRDefault="00BA5E7A" w:rsidP="00FC3B95">
      <w:pPr>
        <w:autoSpaceDE w:val="0"/>
        <w:autoSpaceDN w:val="0"/>
        <w:adjustRightInd w:val="0"/>
        <w:jc w:val="center"/>
        <w:rPr>
          <w:b/>
          <w:bCs/>
        </w:rPr>
      </w:pPr>
      <w:r w:rsidRPr="00DC11F5">
        <w:rPr>
          <w:b/>
          <w:bCs/>
        </w:rPr>
        <w:t>ДЛЯ ПРОВЕДЕНИЯ ПРОМЕЖУТОЧНОЙ АТТЕСТАЦИИ</w:t>
      </w:r>
    </w:p>
    <w:p w:rsidR="00BA5E7A" w:rsidRPr="00DC11F5" w:rsidRDefault="00BA5E7A" w:rsidP="00FC3B95">
      <w:pPr>
        <w:autoSpaceDE w:val="0"/>
        <w:autoSpaceDN w:val="0"/>
        <w:adjustRightInd w:val="0"/>
        <w:jc w:val="center"/>
        <w:rPr>
          <w:b/>
          <w:bCs/>
        </w:rPr>
      </w:pPr>
      <w:r w:rsidRPr="00DC11F5">
        <w:rPr>
          <w:b/>
          <w:bCs/>
        </w:rPr>
        <w:t>ПО ДИСЦИПЛИНЕ</w:t>
      </w:r>
    </w:p>
    <w:p w:rsidR="00BA5E7A" w:rsidRPr="00DC11F5" w:rsidRDefault="00BA5E7A" w:rsidP="00FC3B95">
      <w:pPr>
        <w:autoSpaceDE w:val="0"/>
        <w:autoSpaceDN w:val="0"/>
        <w:adjustRightInd w:val="0"/>
        <w:jc w:val="center"/>
        <w:rPr>
          <w:b/>
          <w:bCs/>
        </w:rPr>
      </w:pPr>
    </w:p>
    <w:p w:rsidR="00BA5E7A" w:rsidRPr="00DC11F5" w:rsidRDefault="00BA5E7A" w:rsidP="00FC3B95">
      <w:pPr>
        <w:autoSpaceDE w:val="0"/>
        <w:autoSpaceDN w:val="0"/>
        <w:adjustRightInd w:val="0"/>
        <w:jc w:val="center"/>
        <w:rPr>
          <w:b/>
          <w:bCs/>
        </w:rPr>
      </w:pPr>
    </w:p>
    <w:p w:rsidR="00BA5E7A" w:rsidRPr="00DC11F5" w:rsidRDefault="00BA5E7A" w:rsidP="00FC3B95">
      <w:pPr>
        <w:tabs>
          <w:tab w:val="left" w:leader="underscore" w:pos="9856"/>
        </w:tabs>
        <w:autoSpaceDE w:val="0"/>
        <w:autoSpaceDN w:val="0"/>
        <w:adjustRightInd w:val="0"/>
        <w:jc w:val="center"/>
        <w:rPr>
          <w:b/>
          <w:bCs/>
        </w:rPr>
      </w:pPr>
      <w:r w:rsidRPr="00DC11F5">
        <w:rPr>
          <w:b/>
          <w:bCs/>
        </w:rPr>
        <w:t>«</w:t>
      </w:r>
      <w:r>
        <w:rPr>
          <w:b/>
          <w:bCs/>
        </w:rPr>
        <w:t>Профессиональная этика</w:t>
      </w:r>
      <w:r w:rsidRPr="00DC11F5">
        <w:rPr>
          <w:b/>
          <w:bCs/>
        </w:rPr>
        <w:t>»</w:t>
      </w: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Pr="00DC11F5" w:rsidRDefault="00BA5E7A" w:rsidP="000B6283">
      <w:pPr>
        <w:autoSpaceDE w:val="0"/>
        <w:autoSpaceDN w:val="0"/>
        <w:adjustRightInd w:val="0"/>
      </w:pPr>
    </w:p>
    <w:p w:rsidR="00BA5E7A" w:rsidRPr="00DC11F5" w:rsidRDefault="00BA5E7A" w:rsidP="00A56BFB">
      <w:pPr>
        <w:numPr>
          <w:ilvl w:val="0"/>
          <w:numId w:val="10"/>
        </w:numPr>
        <w:jc w:val="both"/>
        <w:rPr>
          <w:b/>
        </w:rPr>
      </w:pPr>
      <w:r w:rsidRPr="00DC11F5">
        <w:rPr>
          <w:b/>
        </w:rPr>
        <w:t>Паспорт компетенций</w:t>
      </w:r>
    </w:p>
    <w:p w:rsidR="00BA5E7A" w:rsidRPr="00DC11F5" w:rsidRDefault="00BA5E7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2722"/>
        <w:gridCol w:w="5074"/>
      </w:tblGrid>
      <w:tr w:rsidR="00BA5E7A" w:rsidRPr="00DC11F5" w:rsidTr="00F97B37">
        <w:trPr>
          <w:trHeight w:val="726"/>
        </w:trPr>
        <w:tc>
          <w:tcPr>
            <w:tcW w:w="2093" w:type="dxa"/>
          </w:tcPr>
          <w:p w:rsidR="00BA5E7A" w:rsidRPr="00DC11F5" w:rsidRDefault="00BA5E7A" w:rsidP="00A96FF5">
            <w:pPr>
              <w:widowControl w:val="0"/>
              <w:contextualSpacing/>
              <w:jc w:val="both"/>
            </w:pPr>
            <w:r w:rsidRPr="00DC11F5">
              <w:t>Код оцениваемой компетенции (или её части)</w:t>
            </w:r>
          </w:p>
        </w:tc>
        <w:tc>
          <w:tcPr>
            <w:tcW w:w="2722" w:type="dxa"/>
          </w:tcPr>
          <w:p w:rsidR="00BA5E7A" w:rsidRPr="00DC11F5" w:rsidRDefault="00BA5E7A" w:rsidP="00A96FF5">
            <w:pPr>
              <w:widowControl w:val="0"/>
              <w:contextualSpacing/>
              <w:jc w:val="both"/>
            </w:pPr>
            <w:r w:rsidRPr="00DC11F5">
              <w:t xml:space="preserve">Вид контроля </w:t>
            </w:r>
          </w:p>
        </w:tc>
        <w:tc>
          <w:tcPr>
            <w:tcW w:w="5074" w:type="dxa"/>
          </w:tcPr>
          <w:p w:rsidR="00BA5E7A" w:rsidRPr="00DC11F5" w:rsidRDefault="00BA5E7A" w:rsidP="00CF46CA">
            <w:pPr>
              <w:widowControl w:val="0"/>
              <w:contextualSpacing/>
              <w:jc w:val="both"/>
            </w:pPr>
            <w:r w:rsidRPr="00DC11F5">
              <w:t>Компонент фонда оценочных средств</w:t>
            </w:r>
          </w:p>
        </w:tc>
      </w:tr>
      <w:tr w:rsidR="00BA5E7A" w:rsidRPr="00DC11F5" w:rsidTr="00F97B37">
        <w:trPr>
          <w:trHeight w:val="305"/>
        </w:trPr>
        <w:tc>
          <w:tcPr>
            <w:tcW w:w="2093" w:type="dxa"/>
            <w:vMerge w:val="restart"/>
          </w:tcPr>
          <w:p w:rsidR="00BA5E7A" w:rsidRPr="00DC11F5" w:rsidRDefault="00BA5E7A" w:rsidP="00CF46CA">
            <w:pPr>
              <w:widowControl w:val="0"/>
              <w:contextualSpacing/>
              <w:jc w:val="both"/>
            </w:pPr>
            <w:r>
              <w:t>УК-3</w:t>
            </w:r>
          </w:p>
        </w:tc>
        <w:tc>
          <w:tcPr>
            <w:tcW w:w="2722" w:type="dxa"/>
          </w:tcPr>
          <w:p w:rsidR="00BA5E7A" w:rsidRPr="00DC11F5" w:rsidRDefault="00BA5E7A" w:rsidP="00CF46CA">
            <w:r>
              <w:t>устный и письменный</w:t>
            </w:r>
          </w:p>
        </w:tc>
        <w:tc>
          <w:tcPr>
            <w:tcW w:w="5074" w:type="dxa"/>
          </w:tcPr>
          <w:p w:rsidR="00BA5E7A" w:rsidRDefault="00BA5E7A" w:rsidP="00CF46CA">
            <w:r>
              <w:t>Ситуационные задачи</w:t>
            </w:r>
          </w:p>
        </w:tc>
      </w:tr>
      <w:tr w:rsidR="00BA5E7A" w:rsidRPr="00DC11F5" w:rsidTr="00F97B37">
        <w:trPr>
          <w:trHeight w:val="266"/>
        </w:trPr>
        <w:tc>
          <w:tcPr>
            <w:tcW w:w="2093" w:type="dxa"/>
            <w:vMerge/>
          </w:tcPr>
          <w:p w:rsidR="00BA5E7A" w:rsidRPr="00DC11F5" w:rsidRDefault="00BA5E7A" w:rsidP="00CF46CA">
            <w:pPr>
              <w:widowControl w:val="0"/>
              <w:contextualSpacing/>
              <w:jc w:val="both"/>
            </w:pPr>
          </w:p>
        </w:tc>
        <w:tc>
          <w:tcPr>
            <w:tcW w:w="2722" w:type="dxa"/>
          </w:tcPr>
          <w:p w:rsidR="00BA5E7A" w:rsidRPr="00DC11F5" w:rsidRDefault="00BA5E7A" w:rsidP="00CF46CA">
            <w:pPr>
              <w:widowControl w:val="0"/>
              <w:contextualSpacing/>
              <w:jc w:val="both"/>
            </w:pPr>
            <w:r>
              <w:t>устный</w:t>
            </w:r>
          </w:p>
        </w:tc>
        <w:tc>
          <w:tcPr>
            <w:tcW w:w="5074" w:type="dxa"/>
          </w:tcPr>
          <w:p w:rsidR="00BA5E7A" w:rsidRPr="00DC11F5" w:rsidRDefault="00BA5E7A" w:rsidP="00CF46CA">
            <w:pPr>
              <w:tabs>
                <w:tab w:val="left" w:pos="5700"/>
              </w:tabs>
            </w:pPr>
            <w:r>
              <w:t>П</w:t>
            </w:r>
            <w:r w:rsidRPr="00DC11F5">
              <w:t xml:space="preserve">роблемно-аналитическое задание </w:t>
            </w:r>
          </w:p>
        </w:tc>
      </w:tr>
      <w:tr w:rsidR="00BA5E7A" w:rsidRPr="00DC11F5" w:rsidTr="00F97B37">
        <w:trPr>
          <w:trHeight w:val="269"/>
        </w:trPr>
        <w:tc>
          <w:tcPr>
            <w:tcW w:w="2093" w:type="dxa"/>
            <w:vMerge/>
          </w:tcPr>
          <w:p w:rsidR="00BA5E7A" w:rsidRPr="00DC11F5" w:rsidRDefault="00BA5E7A" w:rsidP="00CF46CA">
            <w:pPr>
              <w:widowControl w:val="0"/>
              <w:contextualSpacing/>
              <w:jc w:val="both"/>
            </w:pPr>
          </w:p>
        </w:tc>
        <w:tc>
          <w:tcPr>
            <w:tcW w:w="2722" w:type="dxa"/>
          </w:tcPr>
          <w:p w:rsidR="00BA5E7A" w:rsidRPr="00DC11F5" w:rsidRDefault="00BA5E7A" w:rsidP="00CF46CA">
            <w:r w:rsidRPr="00DC11F5">
              <w:t>письменный</w:t>
            </w:r>
          </w:p>
        </w:tc>
        <w:tc>
          <w:tcPr>
            <w:tcW w:w="5074" w:type="dxa"/>
          </w:tcPr>
          <w:p w:rsidR="00BA5E7A" w:rsidRPr="00DC11F5" w:rsidRDefault="00BA5E7A" w:rsidP="00CF46CA">
            <w:r w:rsidRPr="00DC11F5">
              <w:t xml:space="preserve">Тест </w:t>
            </w:r>
          </w:p>
        </w:tc>
      </w:tr>
      <w:tr w:rsidR="00BA5E7A" w:rsidRPr="00DC11F5" w:rsidTr="00F97B37">
        <w:trPr>
          <w:trHeight w:val="273"/>
        </w:trPr>
        <w:tc>
          <w:tcPr>
            <w:tcW w:w="2093" w:type="dxa"/>
            <w:vMerge/>
          </w:tcPr>
          <w:p w:rsidR="00BA5E7A" w:rsidRPr="00DC11F5" w:rsidRDefault="00BA5E7A" w:rsidP="00CF46CA">
            <w:pPr>
              <w:widowControl w:val="0"/>
              <w:contextualSpacing/>
              <w:jc w:val="both"/>
            </w:pPr>
          </w:p>
        </w:tc>
        <w:tc>
          <w:tcPr>
            <w:tcW w:w="2722" w:type="dxa"/>
          </w:tcPr>
          <w:p w:rsidR="00BA5E7A" w:rsidRPr="00DC11F5" w:rsidRDefault="00BA5E7A" w:rsidP="00CF46CA">
            <w:r w:rsidRPr="00DC11F5">
              <w:t>устный</w:t>
            </w:r>
          </w:p>
        </w:tc>
        <w:tc>
          <w:tcPr>
            <w:tcW w:w="5074" w:type="dxa"/>
          </w:tcPr>
          <w:p w:rsidR="00BA5E7A" w:rsidRPr="00DC11F5" w:rsidRDefault="00BA5E7A" w:rsidP="00CF46CA">
            <w:r>
              <w:t>Вопросы к зачету</w:t>
            </w:r>
          </w:p>
        </w:tc>
      </w:tr>
      <w:tr w:rsidR="00BA5E7A" w:rsidRPr="00DC11F5" w:rsidTr="00F97B37">
        <w:trPr>
          <w:trHeight w:val="242"/>
        </w:trPr>
        <w:tc>
          <w:tcPr>
            <w:tcW w:w="2093" w:type="dxa"/>
            <w:vMerge w:val="restart"/>
          </w:tcPr>
          <w:p w:rsidR="00BA5E7A" w:rsidRPr="00DC11F5" w:rsidRDefault="00BA5E7A" w:rsidP="00CF46CA">
            <w:r>
              <w:t>УК-5</w:t>
            </w:r>
          </w:p>
        </w:tc>
        <w:tc>
          <w:tcPr>
            <w:tcW w:w="2722" w:type="dxa"/>
          </w:tcPr>
          <w:p w:rsidR="00BA5E7A" w:rsidRPr="00DC11F5" w:rsidRDefault="00BA5E7A" w:rsidP="00CF46CA">
            <w:r>
              <w:t>устный и письменный</w:t>
            </w:r>
          </w:p>
        </w:tc>
        <w:tc>
          <w:tcPr>
            <w:tcW w:w="5074" w:type="dxa"/>
          </w:tcPr>
          <w:p w:rsidR="00BA5E7A" w:rsidRDefault="00BA5E7A" w:rsidP="00CF46CA">
            <w:r>
              <w:t>Ситуационные задачи</w:t>
            </w:r>
          </w:p>
        </w:tc>
      </w:tr>
      <w:tr w:rsidR="00BA5E7A" w:rsidRPr="00DC11F5" w:rsidTr="00F97B37">
        <w:tc>
          <w:tcPr>
            <w:tcW w:w="2093" w:type="dxa"/>
            <w:vMerge/>
          </w:tcPr>
          <w:p w:rsidR="00BA5E7A" w:rsidRPr="00DC11F5" w:rsidRDefault="00BA5E7A" w:rsidP="00CF46CA">
            <w:pPr>
              <w:widowControl w:val="0"/>
              <w:contextualSpacing/>
              <w:jc w:val="both"/>
            </w:pPr>
          </w:p>
        </w:tc>
        <w:tc>
          <w:tcPr>
            <w:tcW w:w="2722" w:type="dxa"/>
          </w:tcPr>
          <w:p w:rsidR="00BA5E7A" w:rsidRPr="00DC11F5" w:rsidRDefault="00BA5E7A" w:rsidP="00CF46CA">
            <w:pPr>
              <w:widowControl w:val="0"/>
              <w:contextualSpacing/>
              <w:jc w:val="both"/>
            </w:pPr>
            <w:r>
              <w:t>устный</w:t>
            </w:r>
          </w:p>
        </w:tc>
        <w:tc>
          <w:tcPr>
            <w:tcW w:w="5074" w:type="dxa"/>
          </w:tcPr>
          <w:p w:rsidR="00BA5E7A" w:rsidRPr="00DC11F5" w:rsidRDefault="00BA5E7A" w:rsidP="00CF46CA">
            <w:pPr>
              <w:tabs>
                <w:tab w:val="left" w:pos="5700"/>
              </w:tabs>
            </w:pPr>
            <w:r>
              <w:t>Комплексное п</w:t>
            </w:r>
            <w:r w:rsidRPr="00DC11F5">
              <w:t>роблемно-аналитическое задание</w:t>
            </w:r>
          </w:p>
        </w:tc>
      </w:tr>
      <w:tr w:rsidR="00BA5E7A" w:rsidRPr="00DC11F5" w:rsidTr="00F97B37">
        <w:tc>
          <w:tcPr>
            <w:tcW w:w="2093" w:type="dxa"/>
            <w:vMerge/>
          </w:tcPr>
          <w:p w:rsidR="00BA5E7A" w:rsidRPr="00DC11F5" w:rsidRDefault="00BA5E7A" w:rsidP="00CF46CA">
            <w:pPr>
              <w:widowControl w:val="0"/>
              <w:contextualSpacing/>
              <w:jc w:val="both"/>
            </w:pPr>
          </w:p>
        </w:tc>
        <w:tc>
          <w:tcPr>
            <w:tcW w:w="2722" w:type="dxa"/>
          </w:tcPr>
          <w:p w:rsidR="00BA5E7A" w:rsidRPr="00DC11F5" w:rsidRDefault="00BA5E7A" w:rsidP="00CF46CA">
            <w:r w:rsidRPr="00DC11F5">
              <w:t>письменный</w:t>
            </w:r>
          </w:p>
        </w:tc>
        <w:tc>
          <w:tcPr>
            <w:tcW w:w="5074" w:type="dxa"/>
          </w:tcPr>
          <w:p w:rsidR="00BA5E7A" w:rsidRPr="00DC11F5" w:rsidRDefault="00BA5E7A" w:rsidP="00CF46CA">
            <w:r w:rsidRPr="00DC11F5">
              <w:t xml:space="preserve">Тест </w:t>
            </w:r>
          </w:p>
        </w:tc>
      </w:tr>
      <w:tr w:rsidR="00BA5E7A" w:rsidRPr="00DC11F5" w:rsidTr="00F97B37">
        <w:tc>
          <w:tcPr>
            <w:tcW w:w="2093" w:type="dxa"/>
            <w:vMerge/>
          </w:tcPr>
          <w:p w:rsidR="00BA5E7A" w:rsidRPr="00DC11F5" w:rsidRDefault="00BA5E7A" w:rsidP="00CF46CA">
            <w:pPr>
              <w:widowControl w:val="0"/>
              <w:contextualSpacing/>
              <w:jc w:val="both"/>
            </w:pPr>
          </w:p>
        </w:tc>
        <w:tc>
          <w:tcPr>
            <w:tcW w:w="2722" w:type="dxa"/>
          </w:tcPr>
          <w:p w:rsidR="00BA5E7A" w:rsidRPr="00DC11F5" w:rsidRDefault="00BA5E7A" w:rsidP="00CF46CA">
            <w:r w:rsidRPr="00DC11F5">
              <w:t>устный</w:t>
            </w:r>
          </w:p>
        </w:tc>
        <w:tc>
          <w:tcPr>
            <w:tcW w:w="5074" w:type="dxa"/>
          </w:tcPr>
          <w:p w:rsidR="00BA5E7A" w:rsidRPr="00DC11F5" w:rsidRDefault="00BA5E7A" w:rsidP="00CF46CA">
            <w:r>
              <w:t>Вопросы к зачету</w:t>
            </w:r>
          </w:p>
        </w:tc>
      </w:tr>
    </w:tbl>
    <w:p w:rsidR="00BA5E7A" w:rsidRPr="00DC11F5" w:rsidRDefault="00BA5E7A" w:rsidP="00FC3B95">
      <w:pPr>
        <w:ind w:firstLine="567"/>
        <w:jc w:val="both"/>
      </w:pPr>
    </w:p>
    <w:p w:rsidR="00BA5E7A" w:rsidRPr="00DC11F5" w:rsidRDefault="00BA5E7A" w:rsidP="00FC3B95">
      <w:pPr>
        <w:jc w:val="both"/>
        <w:rPr>
          <w:b/>
          <w:lang w:eastAsia="en-US"/>
        </w:rPr>
      </w:pPr>
      <w:r w:rsidRPr="00DC11F5">
        <w:rPr>
          <w:b/>
          <w:lang w:eastAsia="en-US"/>
        </w:rPr>
        <w:t>2.Критерии освоения компетенций</w:t>
      </w:r>
    </w:p>
    <w:p w:rsidR="00BA5E7A" w:rsidRPr="00DC11F5" w:rsidRDefault="00BA5E7A" w:rsidP="00FC3B95">
      <w:pPr>
        <w:jc w:val="both"/>
        <w:rPr>
          <w:lang w:eastAsia="en-US"/>
        </w:rPr>
      </w:pPr>
    </w:p>
    <w:p w:rsidR="00BA5E7A" w:rsidRPr="00DC11F5" w:rsidRDefault="00BA5E7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A5E7A" w:rsidRDefault="00BA5E7A" w:rsidP="00FC3B95">
      <w:pPr>
        <w:jc w:val="center"/>
        <w:rPr>
          <w:b/>
          <w:bCs/>
          <w:lang w:eastAsia="en-US"/>
        </w:rPr>
      </w:pPr>
    </w:p>
    <w:p w:rsidR="00BA5E7A" w:rsidRDefault="00BA5E7A" w:rsidP="008A7E41">
      <w:pPr>
        <w:jc w:val="center"/>
        <w:rPr>
          <w:b/>
          <w:bCs/>
          <w:lang w:eastAsia="en-US"/>
        </w:rPr>
      </w:pPr>
      <w:r w:rsidRPr="00BF46C4">
        <w:rPr>
          <w:b/>
          <w:bCs/>
          <w:lang w:eastAsia="en-US"/>
        </w:rPr>
        <w:t xml:space="preserve">Критерии оценки знаний студентов </w:t>
      </w:r>
    </w:p>
    <w:p w:rsidR="00BA5E7A" w:rsidRDefault="00BA5E7A" w:rsidP="008A7E41">
      <w:pPr>
        <w:jc w:val="center"/>
        <w:rPr>
          <w:b/>
          <w:bCs/>
          <w:lang w:eastAsia="en-US"/>
        </w:rPr>
      </w:pPr>
      <w:r w:rsidRPr="00BF46C4">
        <w:rPr>
          <w:b/>
          <w:bCs/>
          <w:lang w:eastAsia="en-US"/>
        </w:rPr>
        <w:t>(пороговый уровень сформированности компетенции)</w:t>
      </w:r>
    </w:p>
    <w:p w:rsidR="00BA5E7A" w:rsidRPr="00BF46C4" w:rsidRDefault="00BA5E7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BA5E7A" w:rsidRPr="00BF46C4" w:rsidTr="006A0271">
        <w:trPr>
          <w:jc w:val="center"/>
        </w:trPr>
        <w:tc>
          <w:tcPr>
            <w:tcW w:w="993" w:type="pct"/>
            <w:vAlign w:val="center"/>
          </w:tcPr>
          <w:p w:rsidR="00BA5E7A" w:rsidRPr="00BF46C4" w:rsidRDefault="00BA5E7A" w:rsidP="006A0271">
            <w:pPr>
              <w:jc w:val="center"/>
              <w:rPr>
                <w:b/>
                <w:lang w:eastAsia="en-US"/>
              </w:rPr>
            </w:pPr>
            <w:r w:rsidRPr="00BF46C4">
              <w:rPr>
                <w:b/>
                <w:lang w:eastAsia="en-US"/>
              </w:rPr>
              <w:t>Шкала оценивания</w:t>
            </w:r>
          </w:p>
        </w:tc>
        <w:tc>
          <w:tcPr>
            <w:tcW w:w="4007" w:type="pct"/>
            <w:vAlign w:val="center"/>
          </w:tcPr>
          <w:p w:rsidR="00BA5E7A" w:rsidRPr="00BF46C4" w:rsidRDefault="00BA5E7A" w:rsidP="006A0271">
            <w:pPr>
              <w:jc w:val="center"/>
              <w:rPr>
                <w:b/>
                <w:lang w:eastAsia="en-US"/>
              </w:rPr>
            </w:pPr>
            <w:r w:rsidRPr="00BF46C4">
              <w:rPr>
                <w:b/>
                <w:bCs/>
                <w:lang w:eastAsia="en-US"/>
              </w:rPr>
              <w:t>Показатели оценивания компетенций</w:t>
            </w:r>
          </w:p>
        </w:tc>
      </w:tr>
      <w:tr w:rsidR="00BA5E7A" w:rsidRPr="00BF46C4" w:rsidTr="006A0271">
        <w:trPr>
          <w:jc w:val="center"/>
        </w:trPr>
        <w:tc>
          <w:tcPr>
            <w:tcW w:w="993" w:type="pct"/>
            <w:vAlign w:val="center"/>
          </w:tcPr>
          <w:p w:rsidR="00BA5E7A" w:rsidRPr="00BF46C4" w:rsidRDefault="00BA5E7A" w:rsidP="006A0271">
            <w:pPr>
              <w:jc w:val="center"/>
              <w:rPr>
                <w:b/>
                <w:lang w:eastAsia="en-US"/>
              </w:rPr>
            </w:pPr>
            <w:r w:rsidRPr="00BF46C4">
              <w:rPr>
                <w:b/>
                <w:lang w:eastAsia="en-US"/>
              </w:rPr>
              <w:t>Отлично</w:t>
            </w:r>
          </w:p>
        </w:tc>
        <w:tc>
          <w:tcPr>
            <w:tcW w:w="4007" w:type="pct"/>
          </w:tcPr>
          <w:p w:rsidR="00BA5E7A" w:rsidRPr="00BF46C4" w:rsidRDefault="00BA5E7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A5E7A" w:rsidRPr="00BF46C4" w:rsidRDefault="00BA5E7A" w:rsidP="00E80F41">
            <w:pPr>
              <w:jc w:val="both"/>
              <w:rPr>
                <w:bCs/>
                <w:lang w:eastAsia="en-US"/>
              </w:rPr>
            </w:pPr>
            <w:r w:rsidRPr="00BF46C4">
              <w:rPr>
                <w:bCs/>
                <w:lang w:eastAsia="en-US"/>
              </w:rPr>
              <w:t>- делает квалифицированные выводы и обобщения;</w:t>
            </w:r>
          </w:p>
          <w:p w:rsidR="00BA5E7A" w:rsidRPr="00BF46C4" w:rsidRDefault="00BA5E7A" w:rsidP="00E80F41">
            <w:pPr>
              <w:jc w:val="both"/>
              <w:rPr>
                <w:bCs/>
                <w:lang w:eastAsia="en-US"/>
              </w:rPr>
            </w:pPr>
            <w:r w:rsidRPr="00BF46C4">
              <w:rPr>
                <w:bCs/>
                <w:lang w:eastAsia="en-US"/>
              </w:rPr>
              <w:t>- владеет на высококвалифицированном уровне системой понятий.</w:t>
            </w:r>
          </w:p>
        </w:tc>
      </w:tr>
      <w:tr w:rsidR="00BA5E7A" w:rsidRPr="00BF46C4" w:rsidTr="006A0271">
        <w:trPr>
          <w:jc w:val="center"/>
        </w:trPr>
        <w:tc>
          <w:tcPr>
            <w:tcW w:w="993" w:type="pct"/>
            <w:vAlign w:val="center"/>
          </w:tcPr>
          <w:p w:rsidR="00BA5E7A" w:rsidRPr="00BF46C4" w:rsidRDefault="00BA5E7A" w:rsidP="006A0271">
            <w:pPr>
              <w:jc w:val="center"/>
              <w:rPr>
                <w:b/>
                <w:lang w:eastAsia="en-US"/>
              </w:rPr>
            </w:pPr>
            <w:r w:rsidRPr="00BF46C4">
              <w:rPr>
                <w:b/>
                <w:lang w:eastAsia="en-US"/>
              </w:rPr>
              <w:t>Хорошо</w:t>
            </w:r>
          </w:p>
        </w:tc>
        <w:tc>
          <w:tcPr>
            <w:tcW w:w="4007" w:type="pct"/>
          </w:tcPr>
          <w:p w:rsidR="00BA5E7A" w:rsidRPr="00BF46C4" w:rsidRDefault="00BA5E7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A5E7A" w:rsidRPr="00BF46C4" w:rsidRDefault="00BA5E7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A5E7A" w:rsidRPr="00BF46C4" w:rsidRDefault="00BA5E7A" w:rsidP="00E80F41">
            <w:pPr>
              <w:jc w:val="both"/>
              <w:rPr>
                <w:bCs/>
                <w:lang w:eastAsia="en-US"/>
              </w:rPr>
            </w:pPr>
            <w:r w:rsidRPr="00BF46C4">
              <w:rPr>
                <w:bCs/>
                <w:lang w:eastAsia="en-US"/>
              </w:rPr>
              <w:t>- владеет на достаточном уровне системой понятий.</w:t>
            </w:r>
          </w:p>
        </w:tc>
      </w:tr>
      <w:tr w:rsidR="00BA5E7A" w:rsidRPr="00BF46C4" w:rsidTr="006A0271">
        <w:trPr>
          <w:jc w:val="center"/>
        </w:trPr>
        <w:tc>
          <w:tcPr>
            <w:tcW w:w="993" w:type="pct"/>
            <w:vAlign w:val="center"/>
          </w:tcPr>
          <w:p w:rsidR="00BA5E7A" w:rsidRPr="00BF46C4" w:rsidRDefault="00BA5E7A" w:rsidP="006A0271">
            <w:pPr>
              <w:jc w:val="center"/>
              <w:rPr>
                <w:b/>
                <w:lang w:eastAsia="en-US"/>
              </w:rPr>
            </w:pPr>
            <w:r w:rsidRPr="00BF46C4">
              <w:rPr>
                <w:b/>
                <w:lang w:eastAsia="en-US"/>
              </w:rPr>
              <w:t>Удовлетворительно</w:t>
            </w:r>
          </w:p>
        </w:tc>
        <w:tc>
          <w:tcPr>
            <w:tcW w:w="4007" w:type="pct"/>
          </w:tcPr>
          <w:p w:rsidR="00BA5E7A" w:rsidRPr="00BF46C4" w:rsidRDefault="00BA5E7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A5E7A" w:rsidRPr="00BF46C4" w:rsidRDefault="00BA5E7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A5E7A" w:rsidRPr="00BF46C4" w:rsidRDefault="00BA5E7A" w:rsidP="00E80F41">
            <w:pPr>
              <w:jc w:val="both"/>
              <w:rPr>
                <w:bCs/>
                <w:lang w:eastAsia="en-US"/>
              </w:rPr>
            </w:pPr>
            <w:r w:rsidRPr="00BF46C4">
              <w:rPr>
                <w:bCs/>
                <w:lang w:eastAsia="en-US"/>
              </w:rPr>
              <w:t>- слабо аргументирует научные положения;</w:t>
            </w:r>
          </w:p>
          <w:p w:rsidR="00BA5E7A" w:rsidRPr="00BF46C4" w:rsidRDefault="00BA5E7A" w:rsidP="00E80F41">
            <w:pPr>
              <w:jc w:val="both"/>
              <w:rPr>
                <w:bCs/>
                <w:lang w:eastAsia="en-US"/>
              </w:rPr>
            </w:pPr>
            <w:r w:rsidRPr="00BF46C4">
              <w:rPr>
                <w:bCs/>
                <w:lang w:eastAsia="en-US"/>
              </w:rPr>
              <w:t>- практически не способен сформулировать выводы и обобщения;</w:t>
            </w:r>
          </w:p>
          <w:p w:rsidR="00BA5E7A" w:rsidRPr="00BF46C4" w:rsidRDefault="00BA5E7A" w:rsidP="00E80F41">
            <w:pPr>
              <w:jc w:val="both"/>
              <w:rPr>
                <w:bCs/>
                <w:lang w:eastAsia="en-US"/>
              </w:rPr>
            </w:pPr>
            <w:r w:rsidRPr="00BF46C4">
              <w:rPr>
                <w:bCs/>
                <w:lang w:eastAsia="en-US"/>
              </w:rPr>
              <w:t>- частично владеет системой понятий.</w:t>
            </w:r>
          </w:p>
        </w:tc>
      </w:tr>
      <w:tr w:rsidR="00BA5E7A" w:rsidRPr="00BF46C4" w:rsidTr="006A0271">
        <w:trPr>
          <w:jc w:val="center"/>
        </w:trPr>
        <w:tc>
          <w:tcPr>
            <w:tcW w:w="993" w:type="pct"/>
            <w:vAlign w:val="center"/>
          </w:tcPr>
          <w:p w:rsidR="00BA5E7A" w:rsidRPr="00BF46C4" w:rsidRDefault="00BA5E7A" w:rsidP="006A0271">
            <w:pPr>
              <w:jc w:val="center"/>
              <w:rPr>
                <w:b/>
                <w:lang w:eastAsia="en-US"/>
              </w:rPr>
            </w:pPr>
            <w:r w:rsidRPr="00BF46C4">
              <w:rPr>
                <w:b/>
                <w:lang w:eastAsia="en-US"/>
              </w:rPr>
              <w:t>Неудовлетворительно</w:t>
            </w:r>
          </w:p>
        </w:tc>
        <w:tc>
          <w:tcPr>
            <w:tcW w:w="4007" w:type="pct"/>
          </w:tcPr>
          <w:p w:rsidR="00BA5E7A" w:rsidRPr="00BF46C4" w:rsidRDefault="00BA5E7A" w:rsidP="00E80F41">
            <w:pPr>
              <w:jc w:val="both"/>
              <w:rPr>
                <w:bCs/>
                <w:lang w:eastAsia="en-US"/>
              </w:rPr>
            </w:pPr>
            <w:r w:rsidRPr="00BF46C4">
              <w:rPr>
                <w:bCs/>
                <w:lang w:eastAsia="en-US"/>
              </w:rPr>
              <w:t>- студент не усвоил значительной части материала;</w:t>
            </w:r>
          </w:p>
          <w:p w:rsidR="00BA5E7A" w:rsidRPr="00BF46C4" w:rsidRDefault="00BA5E7A" w:rsidP="00E80F41">
            <w:pPr>
              <w:jc w:val="both"/>
              <w:rPr>
                <w:bCs/>
                <w:lang w:eastAsia="en-US"/>
              </w:rPr>
            </w:pPr>
            <w:r w:rsidRPr="00BF46C4">
              <w:rPr>
                <w:bCs/>
                <w:lang w:eastAsia="en-US"/>
              </w:rPr>
              <w:t>-  не может аргументировать научные положения;</w:t>
            </w:r>
          </w:p>
          <w:p w:rsidR="00BA5E7A" w:rsidRPr="00BF46C4" w:rsidRDefault="00BA5E7A" w:rsidP="00E80F41">
            <w:pPr>
              <w:jc w:val="both"/>
              <w:rPr>
                <w:bCs/>
                <w:lang w:eastAsia="en-US"/>
              </w:rPr>
            </w:pPr>
            <w:r w:rsidRPr="00BF46C4">
              <w:rPr>
                <w:bCs/>
                <w:lang w:eastAsia="en-US"/>
              </w:rPr>
              <w:t>- не формулирует квалифицированных выводов и обобщений;</w:t>
            </w:r>
          </w:p>
          <w:p w:rsidR="00BA5E7A" w:rsidRPr="00BF46C4" w:rsidRDefault="00BA5E7A" w:rsidP="00E80F41">
            <w:pPr>
              <w:jc w:val="both"/>
              <w:rPr>
                <w:bCs/>
                <w:lang w:eastAsia="en-US"/>
              </w:rPr>
            </w:pPr>
            <w:r w:rsidRPr="00BF46C4">
              <w:rPr>
                <w:bCs/>
                <w:lang w:eastAsia="en-US"/>
              </w:rPr>
              <w:t>- не владеет системой понятий.</w:t>
            </w:r>
          </w:p>
        </w:tc>
      </w:tr>
    </w:tbl>
    <w:p w:rsidR="00BA5E7A" w:rsidRDefault="00BA5E7A" w:rsidP="008A7E41">
      <w:pPr>
        <w:jc w:val="center"/>
        <w:rPr>
          <w:bCs/>
          <w:lang w:eastAsia="en-US"/>
        </w:rPr>
      </w:pPr>
    </w:p>
    <w:p w:rsidR="00BA5E7A" w:rsidRDefault="00BA5E7A" w:rsidP="008A7E41">
      <w:pPr>
        <w:jc w:val="center"/>
        <w:rPr>
          <w:bCs/>
          <w:lang w:eastAsia="en-US"/>
        </w:rPr>
      </w:pPr>
    </w:p>
    <w:p w:rsidR="00BA5E7A" w:rsidRPr="00BF46C4" w:rsidRDefault="00BA5E7A" w:rsidP="008A7E41">
      <w:pPr>
        <w:jc w:val="center"/>
        <w:rPr>
          <w:bCs/>
          <w:lang w:eastAsia="en-US"/>
        </w:rPr>
      </w:pPr>
    </w:p>
    <w:p w:rsidR="00BA5E7A" w:rsidRPr="00BF46C4" w:rsidRDefault="00BA5E7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BA5E7A" w:rsidRPr="00BF46C4" w:rsidRDefault="00BA5E7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BA5E7A" w:rsidRPr="00BF46C4" w:rsidTr="006A0271">
        <w:trPr>
          <w:jc w:val="center"/>
        </w:trPr>
        <w:tc>
          <w:tcPr>
            <w:tcW w:w="1371" w:type="pct"/>
            <w:vAlign w:val="center"/>
          </w:tcPr>
          <w:p w:rsidR="00BA5E7A" w:rsidRPr="00BF46C4" w:rsidRDefault="00BA5E7A" w:rsidP="006A0271">
            <w:pPr>
              <w:jc w:val="center"/>
              <w:rPr>
                <w:b/>
                <w:lang w:eastAsia="en-US"/>
              </w:rPr>
            </w:pPr>
            <w:r w:rsidRPr="00BF46C4">
              <w:rPr>
                <w:b/>
                <w:lang w:eastAsia="en-US"/>
              </w:rPr>
              <w:t>Шкала оценивания</w:t>
            </w:r>
          </w:p>
        </w:tc>
        <w:tc>
          <w:tcPr>
            <w:tcW w:w="3629" w:type="pct"/>
            <w:vAlign w:val="center"/>
          </w:tcPr>
          <w:p w:rsidR="00BA5E7A" w:rsidRPr="00BF46C4" w:rsidRDefault="00BA5E7A" w:rsidP="006A0271">
            <w:pPr>
              <w:jc w:val="center"/>
              <w:rPr>
                <w:b/>
                <w:lang w:eastAsia="en-US"/>
              </w:rPr>
            </w:pPr>
            <w:r w:rsidRPr="00BF46C4">
              <w:rPr>
                <w:b/>
                <w:bCs/>
                <w:lang w:eastAsia="en-US"/>
              </w:rPr>
              <w:t>Показатели оценивания компетенций</w:t>
            </w:r>
          </w:p>
        </w:tc>
      </w:tr>
      <w:tr w:rsidR="00BA5E7A" w:rsidRPr="00BF46C4" w:rsidTr="006A0271">
        <w:trPr>
          <w:jc w:val="center"/>
        </w:trPr>
        <w:tc>
          <w:tcPr>
            <w:tcW w:w="1371" w:type="pct"/>
            <w:vAlign w:val="center"/>
          </w:tcPr>
          <w:p w:rsidR="00BA5E7A" w:rsidRPr="00BF46C4" w:rsidRDefault="00BA5E7A" w:rsidP="006A0271">
            <w:pPr>
              <w:jc w:val="center"/>
              <w:rPr>
                <w:b/>
                <w:lang w:eastAsia="en-US"/>
              </w:rPr>
            </w:pPr>
            <w:r w:rsidRPr="00BF46C4">
              <w:rPr>
                <w:b/>
                <w:lang w:eastAsia="en-US"/>
              </w:rPr>
              <w:t>Отлично</w:t>
            </w:r>
          </w:p>
        </w:tc>
        <w:tc>
          <w:tcPr>
            <w:tcW w:w="3629" w:type="pct"/>
          </w:tcPr>
          <w:p w:rsidR="00BA5E7A" w:rsidRPr="00BF46C4" w:rsidRDefault="00BA5E7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A5E7A" w:rsidRPr="00BF46C4" w:rsidTr="006A0271">
        <w:trPr>
          <w:jc w:val="center"/>
        </w:trPr>
        <w:tc>
          <w:tcPr>
            <w:tcW w:w="1371" w:type="pct"/>
            <w:vAlign w:val="center"/>
          </w:tcPr>
          <w:p w:rsidR="00BA5E7A" w:rsidRPr="00BF46C4" w:rsidRDefault="00BA5E7A" w:rsidP="006A0271">
            <w:pPr>
              <w:jc w:val="center"/>
              <w:rPr>
                <w:b/>
                <w:lang w:eastAsia="en-US"/>
              </w:rPr>
            </w:pPr>
            <w:r w:rsidRPr="00BF46C4">
              <w:rPr>
                <w:b/>
                <w:lang w:eastAsia="en-US"/>
              </w:rPr>
              <w:t>Хорошо</w:t>
            </w:r>
          </w:p>
        </w:tc>
        <w:tc>
          <w:tcPr>
            <w:tcW w:w="3629" w:type="pct"/>
          </w:tcPr>
          <w:p w:rsidR="00BA5E7A" w:rsidRPr="00BF46C4" w:rsidRDefault="00BA5E7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A5E7A" w:rsidRPr="00BF46C4" w:rsidTr="006A0271">
        <w:trPr>
          <w:jc w:val="center"/>
        </w:trPr>
        <w:tc>
          <w:tcPr>
            <w:tcW w:w="1371" w:type="pct"/>
            <w:vAlign w:val="center"/>
          </w:tcPr>
          <w:p w:rsidR="00BA5E7A" w:rsidRPr="00BF46C4" w:rsidRDefault="00BA5E7A" w:rsidP="006A0271">
            <w:pPr>
              <w:jc w:val="center"/>
              <w:rPr>
                <w:b/>
                <w:lang w:eastAsia="en-US"/>
              </w:rPr>
            </w:pPr>
            <w:r w:rsidRPr="00BF46C4">
              <w:rPr>
                <w:b/>
                <w:lang w:eastAsia="en-US"/>
              </w:rPr>
              <w:t>Удовлетворительно</w:t>
            </w:r>
          </w:p>
        </w:tc>
        <w:tc>
          <w:tcPr>
            <w:tcW w:w="3629" w:type="pct"/>
          </w:tcPr>
          <w:p w:rsidR="00BA5E7A" w:rsidRPr="00BF46C4" w:rsidRDefault="00BA5E7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A5E7A" w:rsidRPr="00BF46C4" w:rsidTr="006A0271">
        <w:trPr>
          <w:jc w:val="center"/>
        </w:trPr>
        <w:tc>
          <w:tcPr>
            <w:tcW w:w="1371" w:type="pct"/>
            <w:vAlign w:val="center"/>
          </w:tcPr>
          <w:p w:rsidR="00BA5E7A" w:rsidRPr="00BF46C4" w:rsidRDefault="00BA5E7A" w:rsidP="006A0271">
            <w:pPr>
              <w:jc w:val="center"/>
              <w:rPr>
                <w:b/>
                <w:lang w:eastAsia="en-US"/>
              </w:rPr>
            </w:pPr>
            <w:r w:rsidRPr="00BF46C4">
              <w:rPr>
                <w:b/>
                <w:lang w:eastAsia="en-US"/>
              </w:rPr>
              <w:t>Неудовлетворительно</w:t>
            </w:r>
          </w:p>
        </w:tc>
        <w:tc>
          <w:tcPr>
            <w:tcW w:w="3629" w:type="pct"/>
          </w:tcPr>
          <w:p w:rsidR="00BA5E7A" w:rsidRPr="00BF46C4" w:rsidRDefault="00BA5E7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A5E7A" w:rsidRPr="00BF46C4" w:rsidRDefault="00BA5E7A" w:rsidP="008A7E41">
      <w:pPr>
        <w:jc w:val="center"/>
        <w:rPr>
          <w:bCs/>
          <w:lang w:eastAsia="en-US"/>
        </w:rPr>
      </w:pPr>
    </w:p>
    <w:p w:rsidR="00BA5E7A" w:rsidRPr="00BF46C4" w:rsidRDefault="00BA5E7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проблемно-аналитическихзадач профессиональной деятельности (повышенный уровень сформированности компетенции)</w:t>
      </w:r>
    </w:p>
    <w:p w:rsidR="00BA5E7A" w:rsidRPr="00BF46C4" w:rsidRDefault="00BA5E7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BA5E7A" w:rsidRPr="00BF46C4" w:rsidTr="006A0271">
        <w:trPr>
          <w:jc w:val="center"/>
        </w:trPr>
        <w:tc>
          <w:tcPr>
            <w:tcW w:w="1390" w:type="pct"/>
            <w:vAlign w:val="center"/>
          </w:tcPr>
          <w:p w:rsidR="00BA5E7A" w:rsidRPr="00BF46C4" w:rsidRDefault="00BA5E7A" w:rsidP="006A0271">
            <w:pPr>
              <w:jc w:val="center"/>
              <w:rPr>
                <w:b/>
                <w:lang w:eastAsia="en-US"/>
              </w:rPr>
            </w:pPr>
            <w:r w:rsidRPr="00BF46C4">
              <w:rPr>
                <w:b/>
                <w:lang w:eastAsia="en-US"/>
              </w:rPr>
              <w:t>Шкала оценивания</w:t>
            </w:r>
          </w:p>
        </w:tc>
        <w:tc>
          <w:tcPr>
            <w:tcW w:w="3610" w:type="pct"/>
            <w:vAlign w:val="center"/>
          </w:tcPr>
          <w:p w:rsidR="00BA5E7A" w:rsidRPr="00BF46C4" w:rsidRDefault="00BA5E7A" w:rsidP="006A0271">
            <w:pPr>
              <w:jc w:val="center"/>
              <w:rPr>
                <w:b/>
                <w:lang w:eastAsia="en-US"/>
              </w:rPr>
            </w:pPr>
            <w:r w:rsidRPr="00BF46C4">
              <w:rPr>
                <w:b/>
                <w:bCs/>
                <w:lang w:eastAsia="en-US"/>
              </w:rPr>
              <w:t>Показатели оценивания компетенций</w:t>
            </w:r>
          </w:p>
        </w:tc>
      </w:tr>
      <w:tr w:rsidR="00BA5E7A" w:rsidRPr="00BF46C4" w:rsidTr="006A0271">
        <w:trPr>
          <w:jc w:val="center"/>
        </w:trPr>
        <w:tc>
          <w:tcPr>
            <w:tcW w:w="1390" w:type="pct"/>
          </w:tcPr>
          <w:p w:rsidR="00BA5E7A" w:rsidRPr="00BF46C4" w:rsidRDefault="00BA5E7A" w:rsidP="006A0271">
            <w:pPr>
              <w:jc w:val="center"/>
              <w:rPr>
                <w:b/>
                <w:lang w:eastAsia="en-US"/>
              </w:rPr>
            </w:pPr>
            <w:r w:rsidRPr="00BF46C4">
              <w:rPr>
                <w:b/>
                <w:lang w:eastAsia="en-US"/>
              </w:rPr>
              <w:t>Отлично</w:t>
            </w:r>
          </w:p>
        </w:tc>
        <w:tc>
          <w:tcPr>
            <w:tcW w:w="3610" w:type="pct"/>
          </w:tcPr>
          <w:p w:rsidR="00BA5E7A" w:rsidRPr="00BF46C4" w:rsidRDefault="00BA5E7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A5E7A" w:rsidRPr="00BF46C4" w:rsidTr="006A0271">
        <w:trPr>
          <w:jc w:val="center"/>
        </w:trPr>
        <w:tc>
          <w:tcPr>
            <w:tcW w:w="1390" w:type="pct"/>
          </w:tcPr>
          <w:p w:rsidR="00BA5E7A" w:rsidRPr="00BF46C4" w:rsidRDefault="00BA5E7A" w:rsidP="006A0271">
            <w:pPr>
              <w:jc w:val="center"/>
              <w:rPr>
                <w:b/>
                <w:lang w:eastAsia="en-US"/>
              </w:rPr>
            </w:pPr>
            <w:r w:rsidRPr="00BF46C4">
              <w:rPr>
                <w:b/>
                <w:lang w:eastAsia="en-US"/>
              </w:rPr>
              <w:t>Хорошо</w:t>
            </w:r>
          </w:p>
        </w:tc>
        <w:tc>
          <w:tcPr>
            <w:tcW w:w="3610" w:type="pct"/>
          </w:tcPr>
          <w:p w:rsidR="00BA5E7A" w:rsidRPr="00BF46C4" w:rsidRDefault="00BA5E7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A5E7A" w:rsidRPr="00BF46C4" w:rsidTr="006A0271">
        <w:trPr>
          <w:jc w:val="center"/>
        </w:trPr>
        <w:tc>
          <w:tcPr>
            <w:tcW w:w="1390" w:type="pct"/>
          </w:tcPr>
          <w:p w:rsidR="00BA5E7A" w:rsidRPr="00BF46C4" w:rsidRDefault="00BA5E7A" w:rsidP="006A0271">
            <w:pPr>
              <w:jc w:val="center"/>
              <w:rPr>
                <w:b/>
                <w:lang w:eastAsia="en-US"/>
              </w:rPr>
            </w:pPr>
            <w:r w:rsidRPr="00BF46C4">
              <w:rPr>
                <w:b/>
                <w:lang w:eastAsia="en-US"/>
              </w:rPr>
              <w:t>Удовлетворительно</w:t>
            </w:r>
          </w:p>
        </w:tc>
        <w:tc>
          <w:tcPr>
            <w:tcW w:w="3610" w:type="pct"/>
          </w:tcPr>
          <w:p w:rsidR="00BA5E7A" w:rsidRPr="00BF46C4" w:rsidRDefault="00BA5E7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A5E7A" w:rsidRPr="00BF46C4" w:rsidTr="006A0271">
        <w:trPr>
          <w:jc w:val="center"/>
        </w:trPr>
        <w:tc>
          <w:tcPr>
            <w:tcW w:w="1390" w:type="pct"/>
          </w:tcPr>
          <w:p w:rsidR="00BA5E7A" w:rsidRPr="00BF46C4" w:rsidRDefault="00BA5E7A" w:rsidP="006A0271">
            <w:pPr>
              <w:jc w:val="center"/>
              <w:rPr>
                <w:b/>
                <w:lang w:eastAsia="en-US"/>
              </w:rPr>
            </w:pPr>
            <w:r w:rsidRPr="00BF46C4">
              <w:rPr>
                <w:b/>
                <w:lang w:eastAsia="en-US"/>
              </w:rPr>
              <w:t>Неудовлетворительно</w:t>
            </w:r>
          </w:p>
        </w:tc>
        <w:tc>
          <w:tcPr>
            <w:tcW w:w="3610" w:type="pct"/>
          </w:tcPr>
          <w:p w:rsidR="00BA5E7A" w:rsidRPr="00BF46C4" w:rsidRDefault="00BA5E7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A5E7A" w:rsidRPr="00DC11F5" w:rsidRDefault="00BA5E7A" w:rsidP="00FC3B95">
      <w:pPr>
        <w:ind w:left="360"/>
        <w:jc w:val="both"/>
        <w:rPr>
          <w:b/>
        </w:rPr>
      </w:pPr>
    </w:p>
    <w:p w:rsidR="00BA5E7A" w:rsidRPr="00DC11F5" w:rsidRDefault="00BA5E7A" w:rsidP="00A56BFB">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A5E7A" w:rsidRDefault="00BA5E7A" w:rsidP="00BB791C">
      <w:pPr>
        <w:pStyle w:val="ListParagraph"/>
        <w:rPr>
          <w:b/>
        </w:rPr>
      </w:pPr>
    </w:p>
    <w:p w:rsidR="00BA5E7A" w:rsidRDefault="00BA5E7A" w:rsidP="00AC2938">
      <w:pPr>
        <w:autoSpaceDE w:val="0"/>
        <w:autoSpaceDN w:val="0"/>
        <w:adjustRightInd w:val="0"/>
        <w:jc w:val="center"/>
        <w:rPr>
          <w:b/>
        </w:rPr>
      </w:pPr>
      <w:r w:rsidRPr="008A7E41">
        <w:rPr>
          <w:b/>
        </w:rPr>
        <w:t>Тест</w:t>
      </w:r>
    </w:p>
    <w:p w:rsidR="00BA5E7A" w:rsidRPr="00034631" w:rsidRDefault="00BA5E7A" w:rsidP="00827C6C">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BA5E7A" w:rsidRPr="00827C6C" w:rsidRDefault="00BA5E7A" w:rsidP="00827C6C">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BA5E7A" w:rsidRPr="00034631" w:rsidRDefault="00BA5E7A" w:rsidP="00827C6C">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BA5E7A" w:rsidRPr="00034631" w:rsidRDefault="00BA5E7A" w:rsidP="00827C6C">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BA5E7A" w:rsidRPr="00034631" w:rsidRDefault="00BA5E7A" w:rsidP="00827C6C">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BA5E7A" w:rsidRPr="00034631" w:rsidRDefault="00BA5E7A" w:rsidP="00827C6C">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BA5E7A" w:rsidRPr="00827C6C" w:rsidRDefault="00BA5E7A" w:rsidP="00827C6C">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BA5E7A" w:rsidRPr="00034631" w:rsidRDefault="00BA5E7A" w:rsidP="00827C6C">
      <w:pPr>
        <w:shd w:val="clear" w:color="auto" w:fill="FFFFFF"/>
        <w:ind w:firstLine="709"/>
        <w:jc w:val="both"/>
        <w:rPr>
          <w:lang w:eastAsia="en-US"/>
        </w:rPr>
      </w:pPr>
      <w:r w:rsidRPr="00034631">
        <w:rPr>
          <w:color w:val="000000"/>
          <w:spacing w:val="-2"/>
          <w:w w:val="105"/>
          <w:lang w:eastAsia="en-US"/>
        </w:rPr>
        <w:t>в) справедливость;</w:t>
      </w:r>
    </w:p>
    <w:p w:rsidR="00BA5E7A" w:rsidRPr="00034631" w:rsidRDefault="00BA5E7A" w:rsidP="00827C6C">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BA5E7A" w:rsidRPr="00034631" w:rsidRDefault="00BA5E7A" w:rsidP="00827C6C">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BA5E7A" w:rsidRPr="00034631" w:rsidRDefault="00BA5E7A" w:rsidP="00827C6C">
      <w:pPr>
        <w:shd w:val="clear" w:color="auto" w:fill="FFFFFF"/>
        <w:ind w:firstLine="709"/>
        <w:rPr>
          <w:color w:val="000000"/>
        </w:rPr>
      </w:pPr>
      <w:r w:rsidRPr="00034631">
        <w:rPr>
          <w:color w:val="000000"/>
        </w:rPr>
        <w:t>а) убеждающего делового общения</w:t>
      </w:r>
    </w:p>
    <w:p w:rsidR="00BA5E7A" w:rsidRPr="00827C6C" w:rsidRDefault="00BA5E7A" w:rsidP="00827C6C">
      <w:pPr>
        <w:shd w:val="clear" w:color="auto" w:fill="FFFFFF"/>
        <w:ind w:firstLine="709"/>
        <w:rPr>
          <w:color w:val="000000"/>
        </w:rPr>
      </w:pPr>
      <w:r w:rsidRPr="00827C6C">
        <w:rPr>
          <w:bCs/>
          <w:color w:val="000000"/>
        </w:rPr>
        <w:t>б) манипулятивного делового общения</w:t>
      </w:r>
    </w:p>
    <w:p w:rsidR="00BA5E7A" w:rsidRPr="00034631" w:rsidRDefault="00BA5E7A" w:rsidP="00827C6C">
      <w:pPr>
        <w:shd w:val="clear" w:color="auto" w:fill="FFFFFF"/>
        <w:ind w:firstLine="709"/>
        <w:rPr>
          <w:color w:val="000000"/>
        </w:rPr>
      </w:pPr>
      <w:r w:rsidRPr="00034631">
        <w:rPr>
          <w:color w:val="000000"/>
        </w:rPr>
        <w:t>в) информационного делового общения</w:t>
      </w:r>
    </w:p>
    <w:p w:rsidR="00BA5E7A" w:rsidRPr="00034631" w:rsidRDefault="00BA5E7A" w:rsidP="00827C6C">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BA5E7A" w:rsidRPr="00034631" w:rsidRDefault="00BA5E7A" w:rsidP="00827C6C">
      <w:pPr>
        <w:ind w:firstLine="709"/>
        <w:rPr>
          <w:color w:val="000000"/>
          <w:lang w:eastAsia="en-US"/>
        </w:rPr>
      </w:pPr>
      <w:r w:rsidRPr="00034631">
        <w:rPr>
          <w:color w:val="000000"/>
          <w:lang w:eastAsia="en-US"/>
        </w:rPr>
        <w:t>а) вежливостью, деликатностью, тактичностью, учтивостью;</w:t>
      </w:r>
    </w:p>
    <w:p w:rsidR="00BA5E7A" w:rsidRPr="00827C6C" w:rsidRDefault="00BA5E7A" w:rsidP="00827C6C">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BA5E7A" w:rsidRPr="00034631" w:rsidRDefault="00BA5E7A" w:rsidP="00827C6C">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BA5E7A" w:rsidRPr="00034631" w:rsidRDefault="00BA5E7A" w:rsidP="00827C6C">
      <w:pPr>
        <w:ind w:firstLine="709"/>
        <w:rPr>
          <w:color w:val="000000"/>
          <w:lang w:eastAsia="en-US"/>
        </w:rPr>
      </w:pPr>
      <w:r w:rsidRPr="00034631">
        <w:rPr>
          <w:color w:val="000000"/>
          <w:lang w:eastAsia="en-US"/>
        </w:rPr>
        <w:t>г) сдержанностью, предусмотрительностью и приличием;</w:t>
      </w:r>
    </w:p>
    <w:p w:rsidR="00BA5E7A" w:rsidRPr="00034631" w:rsidRDefault="00BA5E7A" w:rsidP="00827C6C">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BA5E7A" w:rsidRPr="00034631" w:rsidRDefault="00BA5E7A" w:rsidP="00827C6C">
      <w:pPr>
        <w:shd w:val="clear" w:color="auto" w:fill="FFFFFF"/>
        <w:ind w:firstLine="709"/>
        <w:jc w:val="both"/>
      </w:pPr>
      <w:r w:rsidRPr="00034631">
        <w:t>а) нравственный эталон</w:t>
      </w:r>
    </w:p>
    <w:p w:rsidR="00BA5E7A" w:rsidRPr="00034631" w:rsidRDefault="00BA5E7A" w:rsidP="00827C6C">
      <w:pPr>
        <w:shd w:val="clear" w:color="auto" w:fill="FFFFFF"/>
        <w:ind w:firstLine="709"/>
        <w:jc w:val="both"/>
      </w:pPr>
      <w:r w:rsidRPr="00034631">
        <w:t>б) нравственное совершенство</w:t>
      </w:r>
    </w:p>
    <w:p w:rsidR="00BA5E7A" w:rsidRPr="00827C6C" w:rsidRDefault="00BA5E7A" w:rsidP="00827C6C">
      <w:pPr>
        <w:shd w:val="clear" w:color="auto" w:fill="FFFFFF"/>
        <w:ind w:firstLine="709"/>
        <w:jc w:val="both"/>
      </w:pPr>
      <w:r w:rsidRPr="00827C6C">
        <w:rPr>
          <w:bCs/>
        </w:rPr>
        <w:t>в) нравственный идеал</w:t>
      </w:r>
    </w:p>
    <w:p w:rsidR="00BA5E7A" w:rsidRPr="00034631" w:rsidRDefault="00BA5E7A" w:rsidP="00827C6C">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BA5E7A" w:rsidRPr="00034631" w:rsidRDefault="00BA5E7A" w:rsidP="00827C6C">
      <w:pPr>
        <w:shd w:val="clear" w:color="auto" w:fill="FFFFFF"/>
        <w:ind w:firstLine="709"/>
        <w:jc w:val="both"/>
      </w:pPr>
      <w:r w:rsidRPr="00034631">
        <w:t>а) отдельным ситуациям</w:t>
      </w:r>
    </w:p>
    <w:p w:rsidR="00BA5E7A" w:rsidRPr="00034631" w:rsidRDefault="00BA5E7A" w:rsidP="00827C6C">
      <w:pPr>
        <w:shd w:val="clear" w:color="auto" w:fill="FFFFFF"/>
        <w:ind w:firstLine="709"/>
        <w:jc w:val="both"/>
      </w:pPr>
      <w:r w:rsidRPr="00034631">
        <w:t>б) отдельным поступкам</w:t>
      </w:r>
    </w:p>
    <w:p w:rsidR="00BA5E7A" w:rsidRPr="00827C6C" w:rsidRDefault="00BA5E7A" w:rsidP="00827C6C">
      <w:pPr>
        <w:shd w:val="clear" w:color="auto" w:fill="FFFFFF"/>
        <w:ind w:firstLine="709"/>
        <w:jc w:val="both"/>
      </w:pPr>
      <w:r w:rsidRPr="00827C6C">
        <w:rPr>
          <w:bCs/>
        </w:rPr>
        <w:t>в) самой направленности деятельности человека</w:t>
      </w:r>
    </w:p>
    <w:p w:rsidR="00BA5E7A" w:rsidRPr="00034631" w:rsidRDefault="00BA5E7A" w:rsidP="00827C6C">
      <w:pPr>
        <w:shd w:val="clear" w:color="auto" w:fill="FFFFFF"/>
        <w:ind w:firstLine="709"/>
        <w:jc w:val="both"/>
        <w:rPr>
          <w:b/>
        </w:rPr>
      </w:pPr>
      <w:r w:rsidRPr="00034631">
        <w:rPr>
          <w:b/>
        </w:rPr>
        <w:t>7.В основе классификации делового общения не лежит</w:t>
      </w:r>
    </w:p>
    <w:p w:rsidR="00BA5E7A" w:rsidRPr="00034631" w:rsidRDefault="00BA5E7A" w:rsidP="00827C6C">
      <w:pPr>
        <w:shd w:val="clear" w:color="auto" w:fill="FFFFFF"/>
        <w:ind w:firstLine="709"/>
        <w:jc w:val="both"/>
      </w:pPr>
      <w:r w:rsidRPr="00034631">
        <w:t>а) его содержательная направленность</w:t>
      </w:r>
    </w:p>
    <w:p w:rsidR="00BA5E7A" w:rsidRPr="00034631" w:rsidRDefault="00BA5E7A" w:rsidP="00827C6C">
      <w:pPr>
        <w:shd w:val="clear" w:color="auto" w:fill="FFFFFF"/>
        <w:ind w:firstLine="709"/>
        <w:jc w:val="both"/>
      </w:pPr>
      <w:r w:rsidRPr="00034631">
        <w:t>б) его целевая ориентация</w:t>
      </w:r>
    </w:p>
    <w:p w:rsidR="00BA5E7A" w:rsidRPr="00827C6C" w:rsidRDefault="00BA5E7A" w:rsidP="00827C6C">
      <w:pPr>
        <w:shd w:val="clear" w:color="auto" w:fill="FFFFFF"/>
        <w:ind w:firstLine="709"/>
        <w:jc w:val="both"/>
      </w:pPr>
      <w:r w:rsidRPr="00827C6C">
        <w:rPr>
          <w:bCs/>
        </w:rPr>
        <w:t>в) его функциональное значение</w:t>
      </w:r>
    </w:p>
    <w:p w:rsidR="00BA5E7A" w:rsidRPr="00034631" w:rsidRDefault="00BA5E7A" w:rsidP="00827C6C">
      <w:pPr>
        <w:shd w:val="clear" w:color="auto" w:fill="FFFFFF"/>
        <w:ind w:firstLine="709"/>
        <w:jc w:val="both"/>
        <w:rPr>
          <w:b/>
        </w:rPr>
      </w:pPr>
      <w:r w:rsidRPr="00034631">
        <w:rPr>
          <w:b/>
        </w:rPr>
        <w:t>8.К барьерам в общении не относится:</w:t>
      </w:r>
    </w:p>
    <w:p w:rsidR="00BA5E7A" w:rsidRPr="00034631" w:rsidRDefault="00BA5E7A" w:rsidP="00827C6C">
      <w:pPr>
        <w:shd w:val="clear" w:color="auto" w:fill="FFFFFF"/>
        <w:ind w:firstLine="709"/>
        <w:jc w:val="both"/>
      </w:pPr>
      <w:r w:rsidRPr="00034631">
        <w:t>а) отношений</w:t>
      </w:r>
    </w:p>
    <w:p w:rsidR="00BA5E7A" w:rsidRPr="00034631" w:rsidRDefault="00BA5E7A" w:rsidP="00827C6C">
      <w:pPr>
        <w:shd w:val="clear" w:color="auto" w:fill="FFFFFF"/>
        <w:ind w:firstLine="709"/>
        <w:jc w:val="both"/>
      </w:pPr>
      <w:r w:rsidRPr="00034631">
        <w:t>б) социокультурные различия</w:t>
      </w:r>
    </w:p>
    <w:p w:rsidR="00BA5E7A" w:rsidRPr="00827C6C" w:rsidRDefault="00BA5E7A" w:rsidP="00827C6C">
      <w:pPr>
        <w:shd w:val="clear" w:color="auto" w:fill="FFFFFF"/>
        <w:ind w:firstLine="709"/>
        <w:jc w:val="both"/>
      </w:pPr>
      <w:r w:rsidRPr="00827C6C">
        <w:rPr>
          <w:bCs/>
        </w:rPr>
        <w:t>в) материальный достаток</w:t>
      </w:r>
    </w:p>
    <w:p w:rsidR="00BA5E7A" w:rsidRPr="00034631" w:rsidRDefault="00BA5E7A" w:rsidP="00827C6C">
      <w:pPr>
        <w:ind w:firstLine="709"/>
        <w:jc w:val="both"/>
        <w:rPr>
          <w:b/>
        </w:rPr>
      </w:pPr>
      <w:r w:rsidRPr="00034631">
        <w:rPr>
          <w:b/>
          <w:bCs/>
        </w:rPr>
        <w:t>9.Что свойственно немецкой деловой культуре?</w:t>
      </w:r>
    </w:p>
    <w:p w:rsidR="00BA5E7A" w:rsidRPr="00034631" w:rsidRDefault="00BA5E7A" w:rsidP="00827C6C">
      <w:pPr>
        <w:ind w:firstLine="709"/>
        <w:jc w:val="both"/>
      </w:pPr>
      <w:r w:rsidRPr="00034631">
        <w:t>а) традиционность;</w:t>
      </w:r>
    </w:p>
    <w:p w:rsidR="00BA5E7A" w:rsidRPr="00827C6C" w:rsidRDefault="00BA5E7A" w:rsidP="00827C6C">
      <w:pPr>
        <w:ind w:firstLine="709"/>
        <w:jc w:val="both"/>
      </w:pPr>
      <w:r w:rsidRPr="00827C6C">
        <w:t>б) соблюдение всех деталей договоренности;</w:t>
      </w:r>
    </w:p>
    <w:p w:rsidR="00BA5E7A" w:rsidRPr="00827C6C" w:rsidRDefault="00BA5E7A" w:rsidP="00827C6C">
      <w:pPr>
        <w:ind w:firstLine="709"/>
        <w:jc w:val="both"/>
      </w:pPr>
      <w:r w:rsidRPr="00827C6C">
        <w:t>в) пунктуальность;</w:t>
      </w:r>
    </w:p>
    <w:p w:rsidR="00BA5E7A" w:rsidRPr="00827C6C" w:rsidRDefault="00BA5E7A" w:rsidP="00827C6C">
      <w:pPr>
        <w:ind w:firstLine="709"/>
        <w:jc w:val="both"/>
      </w:pPr>
      <w:r w:rsidRPr="00827C6C">
        <w:t>г) педантичность.</w:t>
      </w:r>
    </w:p>
    <w:p w:rsidR="00BA5E7A" w:rsidRPr="00034631" w:rsidRDefault="00BA5E7A" w:rsidP="00827C6C">
      <w:pPr>
        <w:ind w:firstLine="709"/>
        <w:jc w:val="both"/>
        <w:rPr>
          <w:b/>
        </w:rPr>
      </w:pPr>
      <w:r w:rsidRPr="00034631">
        <w:rPr>
          <w:b/>
          <w:bCs/>
        </w:rPr>
        <w:t>10.Что свойственно английской деловой культуре?</w:t>
      </w:r>
    </w:p>
    <w:p w:rsidR="00BA5E7A" w:rsidRPr="00034631" w:rsidRDefault="00BA5E7A" w:rsidP="00827C6C">
      <w:pPr>
        <w:ind w:firstLine="709"/>
        <w:jc w:val="both"/>
      </w:pPr>
      <w:r w:rsidRPr="00034631">
        <w:t>а) многословность;</w:t>
      </w:r>
    </w:p>
    <w:p w:rsidR="00BA5E7A" w:rsidRPr="00034631" w:rsidRDefault="00BA5E7A" w:rsidP="00827C6C">
      <w:pPr>
        <w:ind w:firstLine="709"/>
        <w:jc w:val="both"/>
      </w:pPr>
      <w:r w:rsidRPr="00034631">
        <w:t>б) категоричные утверждения;</w:t>
      </w:r>
    </w:p>
    <w:p w:rsidR="00BA5E7A" w:rsidRPr="00827C6C" w:rsidRDefault="00BA5E7A" w:rsidP="00827C6C">
      <w:pPr>
        <w:ind w:firstLine="709"/>
        <w:jc w:val="both"/>
      </w:pPr>
      <w:r w:rsidRPr="00827C6C">
        <w:t>в) пунктуальность;</w:t>
      </w:r>
    </w:p>
    <w:p w:rsidR="00BA5E7A" w:rsidRPr="00034631" w:rsidRDefault="00BA5E7A" w:rsidP="00827C6C">
      <w:pPr>
        <w:ind w:firstLine="709"/>
        <w:jc w:val="both"/>
      </w:pPr>
      <w:r w:rsidRPr="00034631">
        <w:t>г) подготовка к переговорам.</w:t>
      </w:r>
    </w:p>
    <w:p w:rsidR="00BA5E7A" w:rsidRPr="00034631" w:rsidRDefault="00BA5E7A" w:rsidP="00827C6C">
      <w:pPr>
        <w:ind w:firstLine="709"/>
        <w:jc w:val="both"/>
        <w:rPr>
          <w:b/>
        </w:rPr>
      </w:pPr>
      <w:r w:rsidRPr="00034631">
        <w:rPr>
          <w:b/>
          <w:bCs/>
        </w:rPr>
        <w:t>11.Что не свойственно французской деловой культуре?</w:t>
      </w:r>
    </w:p>
    <w:p w:rsidR="00BA5E7A" w:rsidRPr="00034631" w:rsidRDefault="00BA5E7A" w:rsidP="00827C6C">
      <w:pPr>
        <w:ind w:firstLine="709"/>
        <w:jc w:val="both"/>
      </w:pPr>
      <w:r w:rsidRPr="00034631">
        <w:t>а) галантность;</w:t>
      </w:r>
    </w:p>
    <w:p w:rsidR="00BA5E7A" w:rsidRPr="00827C6C" w:rsidRDefault="00BA5E7A" w:rsidP="00827C6C">
      <w:pPr>
        <w:ind w:firstLine="709"/>
        <w:jc w:val="both"/>
      </w:pPr>
      <w:r w:rsidRPr="00827C6C">
        <w:t>б) не любят много предложений при переговорах;</w:t>
      </w:r>
    </w:p>
    <w:p w:rsidR="00BA5E7A" w:rsidRPr="00034631" w:rsidRDefault="00BA5E7A" w:rsidP="00827C6C">
      <w:pPr>
        <w:ind w:firstLine="709"/>
        <w:jc w:val="both"/>
      </w:pPr>
      <w:r w:rsidRPr="00034631">
        <w:t>в) открытость;</w:t>
      </w:r>
    </w:p>
    <w:p w:rsidR="00BA5E7A" w:rsidRPr="00827C6C" w:rsidRDefault="00BA5E7A" w:rsidP="00827C6C">
      <w:pPr>
        <w:ind w:firstLine="709"/>
        <w:jc w:val="both"/>
      </w:pPr>
      <w:r w:rsidRPr="00827C6C">
        <w:t>г) многоречивость.</w:t>
      </w:r>
    </w:p>
    <w:p w:rsidR="00BA5E7A" w:rsidRPr="00034631" w:rsidRDefault="00BA5E7A" w:rsidP="00827C6C">
      <w:pPr>
        <w:ind w:firstLine="709"/>
        <w:jc w:val="both"/>
        <w:rPr>
          <w:b/>
        </w:rPr>
      </w:pPr>
      <w:r w:rsidRPr="00034631">
        <w:rPr>
          <w:b/>
          <w:bCs/>
        </w:rPr>
        <w:t>12.Что не свойственно североамериканской деловой культуре?</w:t>
      </w:r>
    </w:p>
    <w:p w:rsidR="00BA5E7A" w:rsidRPr="00034631" w:rsidRDefault="00BA5E7A" w:rsidP="00827C6C">
      <w:pPr>
        <w:ind w:firstLine="709"/>
        <w:jc w:val="both"/>
      </w:pPr>
      <w:r w:rsidRPr="00034631">
        <w:t xml:space="preserve">а) индивидуализм; </w:t>
      </w:r>
    </w:p>
    <w:p w:rsidR="00BA5E7A" w:rsidRPr="00827C6C" w:rsidRDefault="00BA5E7A" w:rsidP="00827C6C">
      <w:pPr>
        <w:ind w:firstLine="709"/>
        <w:jc w:val="both"/>
      </w:pPr>
      <w:r w:rsidRPr="00827C6C">
        <w:t>б) коллективизм;</w:t>
      </w:r>
    </w:p>
    <w:p w:rsidR="00BA5E7A" w:rsidRPr="00034631" w:rsidRDefault="00BA5E7A" w:rsidP="00827C6C">
      <w:pPr>
        <w:ind w:firstLine="709"/>
        <w:jc w:val="both"/>
      </w:pPr>
      <w:r w:rsidRPr="00034631">
        <w:t>в) стойкость;</w:t>
      </w:r>
    </w:p>
    <w:p w:rsidR="00BA5E7A" w:rsidRPr="00034631" w:rsidRDefault="00BA5E7A" w:rsidP="00827C6C">
      <w:pPr>
        <w:ind w:firstLine="709"/>
        <w:jc w:val="both"/>
      </w:pPr>
      <w:r w:rsidRPr="00034631">
        <w:t>г) неуверенность в себе.</w:t>
      </w:r>
    </w:p>
    <w:p w:rsidR="00BA5E7A" w:rsidRPr="00034631" w:rsidRDefault="00BA5E7A" w:rsidP="00827C6C">
      <w:pPr>
        <w:ind w:firstLine="709"/>
        <w:jc w:val="both"/>
        <w:rPr>
          <w:b/>
          <w:color w:val="2D2D2D"/>
          <w:lang w:eastAsia="en-US"/>
        </w:rPr>
      </w:pPr>
      <w:r w:rsidRPr="00034631">
        <w:rPr>
          <w:b/>
          <w:color w:val="2D2D2D"/>
          <w:lang w:eastAsia="en-US"/>
        </w:rPr>
        <w:t>13.Не относятся к внутренним конфликты между:</w:t>
      </w:r>
    </w:p>
    <w:p w:rsidR="00BA5E7A" w:rsidRPr="00034631" w:rsidRDefault="00BA5E7A" w:rsidP="00827C6C">
      <w:pPr>
        <w:ind w:firstLine="709"/>
        <w:jc w:val="both"/>
        <w:rPr>
          <w:color w:val="2D2D2D"/>
          <w:lang w:eastAsia="en-US"/>
        </w:rPr>
      </w:pPr>
      <w:r w:rsidRPr="00034631">
        <w:rPr>
          <w:color w:val="2D2D2D"/>
          <w:lang w:eastAsia="en-US"/>
        </w:rPr>
        <w:t>а) моральными чувствами и интеллектом;</w:t>
      </w:r>
    </w:p>
    <w:p w:rsidR="00BA5E7A" w:rsidRPr="00034631" w:rsidRDefault="00BA5E7A" w:rsidP="00827C6C">
      <w:pPr>
        <w:ind w:firstLine="709"/>
        <w:jc w:val="both"/>
        <w:rPr>
          <w:color w:val="2D2D2D"/>
          <w:lang w:eastAsia="en-US"/>
        </w:rPr>
      </w:pPr>
      <w:r w:rsidRPr="00034631">
        <w:rPr>
          <w:color w:val="2D2D2D"/>
          <w:lang w:eastAsia="en-US"/>
        </w:rPr>
        <w:t>б) долгом и желаниями;</w:t>
      </w:r>
    </w:p>
    <w:p w:rsidR="00BA5E7A" w:rsidRPr="00034631" w:rsidRDefault="00BA5E7A" w:rsidP="00827C6C">
      <w:pPr>
        <w:ind w:firstLine="709"/>
        <w:jc w:val="both"/>
        <w:rPr>
          <w:color w:val="2D2D2D"/>
          <w:lang w:eastAsia="en-US"/>
        </w:rPr>
      </w:pPr>
      <w:r w:rsidRPr="00034631">
        <w:rPr>
          <w:color w:val="2D2D2D"/>
          <w:lang w:eastAsia="en-US"/>
        </w:rPr>
        <w:t>в) возможностями и стремлениями;</w:t>
      </w:r>
    </w:p>
    <w:p w:rsidR="00BA5E7A" w:rsidRPr="00827C6C" w:rsidRDefault="00BA5E7A" w:rsidP="00827C6C">
      <w:pPr>
        <w:ind w:firstLine="709"/>
        <w:jc w:val="both"/>
        <w:rPr>
          <w:color w:val="2D2D2D"/>
          <w:lang w:eastAsia="en-US"/>
        </w:rPr>
      </w:pPr>
      <w:r w:rsidRPr="00827C6C">
        <w:rPr>
          <w:color w:val="2D2D2D"/>
          <w:lang w:eastAsia="en-US"/>
        </w:rPr>
        <w:t>г) родителями и детьми;</w:t>
      </w:r>
    </w:p>
    <w:p w:rsidR="00BA5E7A" w:rsidRPr="00034631" w:rsidRDefault="00BA5E7A" w:rsidP="00827C6C">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BA5E7A" w:rsidRPr="00827C6C" w:rsidRDefault="00BA5E7A" w:rsidP="00827C6C">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BA5E7A" w:rsidRPr="00034631" w:rsidRDefault="00BA5E7A" w:rsidP="00827C6C">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BA5E7A" w:rsidRPr="00034631" w:rsidRDefault="00BA5E7A" w:rsidP="00827C6C">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BA5E7A" w:rsidRPr="00034631" w:rsidRDefault="00BA5E7A" w:rsidP="00827C6C">
      <w:pPr>
        <w:ind w:firstLine="709"/>
        <w:jc w:val="both"/>
        <w:rPr>
          <w:color w:val="2D2D2D"/>
          <w:lang w:eastAsia="en-US"/>
        </w:rPr>
      </w:pPr>
      <w:r w:rsidRPr="00034631">
        <w:rPr>
          <w:color w:val="2D2D2D"/>
          <w:lang w:eastAsia="en-US"/>
        </w:rPr>
        <w:t>г) пренебрежение нормами морали, потеря смысложизненных ориентаций;</w:t>
      </w:r>
    </w:p>
    <w:p w:rsidR="00BA5E7A" w:rsidRPr="00034631" w:rsidRDefault="00BA5E7A" w:rsidP="00827C6C">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BA5E7A" w:rsidRPr="00827C6C" w:rsidRDefault="00BA5E7A" w:rsidP="00827C6C">
      <w:pPr>
        <w:ind w:firstLine="709"/>
        <w:jc w:val="both"/>
        <w:rPr>
          <w:color w:val="2D2D2D"/>
          <w:lang w:eastAsia="en-US"/>
        </w:rPr>
      </w:pPr>
      <w:r w:rsidRPr="00827C6C">
        <w:rPr>
          <w:color w:val="2D2D2D"/>
          <w:lang w:eastAsia="en-US"/>
        </w:rPr>
        <w:t>а) эгоизм;</w:t>
      </w:r>
    </w:p>
    <w:p w:rsidR="00BA5E7A" w:rsidRPr="00034631" w:rsidRDefault="00BA5E7A" w:rsidP="00827C6C">
      <w:pPr>
        <w:ind w:firstLine="709"/>
        <w:jc w:val="both"/>
        <w:rPr>
          <w:color w:val="2D2D2D"/>
          <w:lang w:eastAsia="en-US"/>
        </w:rPr>
      </w:pPr>
      <w:r w:rsidRPr="00034631">
        <w:rPr>
          <w:color w:val="2D2D2D"/>
          <w:lang w:eastAsia="en-US"/>
        </w:rPr>
        <w:t>б) порядочность;</w:t>
      </w:r>
    </w:p>
    <w:p w:rsidR="00BA5E7A" w:rsidRPr="00034631" w:rsidRDefault="00BA5E7A" w:rsidP="00827C6C">
      <w:pPr>
        <w:ind w:firstLine="709"/>
        <w:jc w:val="both"/>
        <w:rPr>
          <w:color w:val="2D2D2D"/>
          <w:lang w:eastAsia="en-US"/>
        </w:rPr>
      </w:pPr>
      <w:r w:rsidRPr="00034631">
        <w:rPr>
          <w:color w:val="2D2D2D"/>
          <w:lang w:eastAsia="en-US"/>
        </w:rPr>
        <w:t>в) доброжелательность;</w:t>
      </w:r>
    </w:p>
    <w:p w:rsidR="00BA5E7A" w:rsidRPr="00034631" w:rsidRDefault="00BA5E7A" w:rsidP="00827C6C">
      <w:pPr>
        <w:ind w:firstLine="709"/>
        <w:jc w:val="both"/>
        <w:rPr>
          <w:color w:val="2D2D2D"/>
          <w:lang w:eastAsia="en-US"/>
        </w:rPr>
      </w:pPr>
      <w:r w:rsidRPr="00034631">
        <w:rPr>
          <w:color w:val="2D2D2D"/>
          <w:lang w:eastAsia="en-US"/>
        </w:rPr>
        <w:t>г) уважительность.</w:t>
      </w:r>
    </w:p>
    <w:p w:rsidR="00BA5E7A" w:rsidRPr="00034631" w:rsidRDefault="00BA5E7A" w:rsidP="00827C6C">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BA5E7A" w:rsidRPr="00034631" w:rsidRDefault="00BA5E7A" w:rsidP="00827C6C">
      <w:pPr>
        <w:ind w:firstLine="709"/>
        <w:jc w:val="both"/>
        <w:rPr>
          <w:color w:val="2D2D2D"/>
          <w:lang w:eastAsia="en-US"/>
        </w:rPr>
      </w:pPr>
      <w:r w:rsidRPr="00034631">
        <w:rPr>
          <w:color w:val="2D2D2D"/>
          <w:lang w:eastAsia="en-US"/>
        </w:rPr>
        <w:t>а) честности;</w:t>
      </w:r>
    </w:p>
    <w:p w:rsidR="00BA5E7A" w:rsidRPr="00034631" w:rsidRDefault="00BA5E7A" w:rsidP="00827C6C">
      <w:pPr>
        <w:ind w:firstLine="709"/>
        <w:jc w:val="both"/>
        <w:rPr>
          <w:color w:val="2D2D2D"/>
          <w:lang w:eastAsia="en-US"/>
        </w:rPr>
      </w:pPr>
      <w:r w:rsidRPr="00034631">
        <w:rPr>
          <w:color w:val="2D2D2D"/>
          <w:lang w:eastAsia="en-US"/>
        </w:rPr>
        <w:t>б) равенстве;</w:t>
      </w:r>
    </w:p>
    <w:p w:rsidR="00BA5E7A" w:rsidRPr="00827C6C" w:rsidRDefault="00BA5E7A" w:rsidP="00827C6C">
      <w:pPr>
        <w:ind w:firstLine="709"/>
        <w:jc w:val="both"/>
        <w:rPr>
          <w:color w:val="2D2D2D"/>
          <w:lang w:eastAsia="en-US"/>
        </w:rPr>
      </w:pPr>
      <w:r w:rsidRPr="00827C6C">
        <w:rPr>
          <w:color w:val="2D2D2D"/>
          <w:lang w:eastAsia="en-US"/>
        </w:rPr>
        <w:t>в) справедливости;</w:t>
      </w:r>
    </w:p>
    <w:p w:rsidR="00BA5E7A" w:rsidRPr="00034631" w:rsidRDefault="00BA5E7A" w:rsidP="00827C6C">
      <w:pPr>
        <w:ind w:firstLine="709"/>
        <w:jc w:val="both"/>
        <w:rPr>
          <w:color w:val="2D2D2D"/>
          <w:lang w:eastAsia="en-US"/>
        </w:rPr>
      </w:pPr>
      <w:r w:rsidRPr="00034631">
        <w:rPr>
          <w:color w:val="2D2D2D"/>
          <w:lang w:eastAsia="en-US"/>
        </w:rPr>
        <w:t>г) воспитанности.</w:t>
      </w:r>
    </w:p>
    <w:p w:rsidR="00BA5E7A" w:rsidRPr="00034631" w:rsidRDefault="00BA5E7A" w:rsidP="00827C6C">
      <w:pPr>
        <w:ind w:firstLine="709"/>
        <w:jc w:val="both"/>
        <w:rPr>
          <w:b/>
        </w:rPr>
      </w:pPr>
      <w:r w:rsidRPr="00034631">
        <w:rPr>
          <w:b/>
        </w:rPr>
        <w:t>17. Что не относится к фундаментальным принципам административной этики:</w:t>
      </w:r>
    </w:p>
    <w:p w:rsidR="00BA5E7A" w:rsidRPr="00034631" w:rsidRDefault="00BA5E7A" w:rsidP="00827C6C">
      <w:pPr>
        <w:ind w:firstLine="709"/>
        <w:jc w:val="both"/>
        <w:rPr>
          <w:b/>
        </w:rPr>
      </w:pPr>
      <w:r w:rsidRPr="00034631">
        <w:rPr>
          <w:bCs/>
        </w:rPr>
        <w:t>а) гуманизм</w:t>
      </w:r>
    </w:p>
    <w:p w:rsidR="00BA5E7A" w:rsidRPr="00034631" w:rsidRDefault="00BA5E7A" w:rsidP="00827C6C">
      <w:pPr>
        <w:ind w:firstLine="709"/>
        <w:jc w:val="both"/>
        <w:rPr>
          <w:b/>
        </w:rPr>
      </w:pPr>
      <w:r w:rsidRPr="00034631">
        <w:rPr>
          <w:bCs/>
        </w:rPr>
        <w:t>б) законность</w:t>
      </w:r>
    </w:p>
    <w:p w:rsidR="00BA5E7A" w:rsidRPr="00034631" w:rsidRDefault="00BA5E7A" w:rsidP="00827C6C">
      <w:pPr>
        <w:ind w:firstLine="709"/>
        <w:jc w:val="both"/>
        <w:rPr>
          <w:b/>
        </w:rPr>
      </w:pPr>
      <w:r w:rsidRPr="00034631">
        <w:rPr>
          <w:bCs/>
        </w:rPr>
        <w:t>в) справедливость</w:t>
      </w:r>
    </w:p>
    <w:p w:rsidR="00BA5E7A" w:rsidRPr="00827C6C" w:rsidRDefault="00BA5E7A" w:rsidP="00827C6C">
      <w:pPr>
        <w:ind w:firstLine="709"/>
        <w:jc w:val="both"/>
      </w:pPr>
      <w:r w:rsidRPr="00827C6C">
        <w:t>г) бюрократизм</w:t>
      </w:r>
    </w:p>
    <w:p w:rsidR="00BA5E7A" w:rsidRPr="00034631" w:rsidRDefault="00BA5E7A" w:rsidP="00827C6C">
      <w:pPr>
        <w:ind w:firstLine="709"/>
        <w:jc w:val="both"/>
        <w:rPr>
          <w:b/>
        </w:rPr>
      </w:pPr>
      <w:r w:rsidRPr="00034631">
        <w:rPr>
          <w:b/>
        </w:rPr>
        <w:t>18. Составляющие этики и культуры управления как комплексной науки:</w:t>
      </w:r>
    </w:p>
    <w:p w:rsidR="00BA5E7A" w:rsidRPr="00827C6C" w:rsidRDefault="00BA5E7A" w:rsidP="00827C6C">
      <w:pPr>
        <w:ind w:firstLine="709"/>
        <w:jc w:val="both"/>
      </w:pPr>
      <w:r w:rsidRPr="00827C6C">
        <w:rPr>
          <w:bCs/>
        </w:rPr>
        <w:t>а) Социология</w:t>
      </w:r>
    </w:p>
    <w:p w:rsidR="00BA5E7A" w:rsidRPr="00034631" w:rsidRDefault="00BA5E7A" w:rsidP="00827C6C">
      <w:pPr>
        <w:ind w:firstLine="709"/>
        <w:jc w:val="both"/>
      </w:pPr>
      <w:r w:rsidRPr="00034631">
        <w:t>б) логика</w:t>
      </w:r>
    </w:p>
    <w:p w:rsidR="00BA5E7A" w:rsidRPr="00827C6C" w:rsidRDefault="00BA5E7A" w:rsidP="00827C6C">
      <w:pPr>
        <w:ind w:firstLine="709"/>
        <w:jc w:val="both"/>
      </w:pPr>
      <w:r w:rsidRPr="00827C6C">
        <w:rPr>
          <w:bCs/>
        </w:rPr>
        <w:t>в) философия</w:t>
      </w:r>
    </w:p>
    <w:p w:rsidR="00BA5E7A" w:rsidRPr="00827C6C" w:rsidRDefault="00BA5E7A" w:rsidP="00827C6C">
      <w:pPr>
        <w:ind w:firstLine="709"/>
        <w:jc w:val="both"/>
      </w:pPr>
      <w:r w:rsidRPr="00827C6C">
        <w:rPr>
          <w:bCs/>
        </w:rPr>
        <w:t>г) психология</w:t>
      </w:r>
    </w:p>
    <w:p w:rsidR="00BA5E7A" w:rsidRPr="00034631" w:rsidRDefault="00BA5E7A" w:rsidP="00827C6C">
      <w:pPr>
        <w:ind w:firstLine="709"/>
        <w:jc w:val="both"/>
        <w:rPr>
          <w:b/>
        </w:rPr>
      </w:pPr>
      <w:r w:rsidRPr="00034631">
        <w:rPr>
          <w:b/>
        </w:rPr>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BA5E7A" w:rsidRPr="00034631" w:rsidRDefault="00BA5E7A" w:rsidP="00827C6C">
      <w:pPr>
        <w:ind w:firstLine="709"/>
        <w:jc w:val="both"/>
      </w:pPr>
      <w:r w:rsidRPr="00034631">
        <w:t>а) харизма</w:t>
      </w:r>
    </w:p>
    <w:p w:rsidR="00BA5E7A" w:rsidRPr="00827C6C" w:rsidRDefault="00BA5E7A" w:rsidP="00827C6C">
      <w:pPr>
        <w:ind w:firstLine="709"/>
        <w:jc w:val="both"/>
      </w:pPr>
      <w:r w:rsidRPr="00827C6C">
        <w:rPr>
          <w:bCs/>
        </w:rPr>
        <w:t>б) авторитет</w:t>
      </w:r>
    </w:p>
    <w:p w:rsidR="00BA5E7A" w:rsidRPr="00034631" w:rsidRDefault="00BA5E7A" w:rsidP="00827C6C">
      <w:pPr>
        <w:ind w:firstLine="709"/>
        <w:jc w:val="both"/>
      </w:pPr>
      <w:r w:rsidRPr="00034631">
        <w:t>в) внушение</w:t>
      </w:r>
    </w:p>
    <w:p w:rsidR="00BA5E7A" w:rsidRPr="00034631" w:rsidRDefault="00BA5E7A" w:rsidP="00827C6C">
      <w:pPr>
        <w:ind w:firstLine="709"/>
        <w:jc w:val="both"/>
      </w:pPr>
      <w:r w:rsidRPr="00034631">
        <w:t>г) руководство</w:t>
      </w:r>
    </w:p>
    <w:p w:rsidR="00BA5E7A" w:rsidRPr="00034631" w:rsidRDefault="00BA5E7A" w:rsidP="00827C6C">
      <w:pPr>
        <w:ind w:firstLine="709"/>
        <w:jc w:val="both"/>
        <w:rPr>
          <w:b/>
        </w:rPr>
      </w:pPr>
      <w:r w:rsidRPr="00034631">
        <w:rPr>
          <w:b/>
        </w:rPr>
        <w:t>20. Контрольно-императивные категории этики</w:t>
      </w:r>
    </w:p>
    <w:p w:rsidR="00BA5E7A" w:rsidRPr="00034631" w:rsidRDefault="00BA5E7A" w:rsidP="00827C6C">
      <w:pPr>
        <w:ind w:firstLine="709"/>
        <w:jc w:val="both"/>
      </w:pPr>
      <w:r w:rsidRPr="00034631">
        <w:t>а) честь и достоинство</w:t>
      </w:r>
    </w:p>
    <w:p w:rsidR="00BA5E7A" w:rsidRPr="00034631" w:rsidRDefault="00BA5E7A" w:rsidP="00827C6C">
      <w:pPr>
        <w:ind w:firstLine="709"/>
        <w:jc w:val="both"/>
      </w:pPr>
      <w:r w:rsidRPr="00034631">
        <w:t>б) смысл жизни и счастье</w:t>
      </w:r>
    </w:p>
    <w:p w:rsidR="00BA5E7A" w:rsidRPr="00827C6C" w:rsidRDefault="00BA5E7A" w:rsidP="00827C6C">
      <w:pPr>
        <w:ind w:firstLine="709"/>
        <w:jc w:val="both"/>
      </w:pPr>
      <w:r w:rsidRPr="00827C6C">
        <w:rPr>
          <w:bCs/>
        </w:rPr>
        <w:t>в) долг и совесть</w:t>
      </w:r>
    </w:p>
    <w:p w:rsidR="00BA5E7A" w:rsidRDefault="00BA5E7A" w:rsidP="00827C6C">
      <w:pPr>
        <w:ind w:firstLine="709"/>
        <w:jc w:val="both"/>
      </w:pPr>
      <w:r w:rsidRPr="00034631">
        <w:t>г) добро и зло</w:t>
      </w:r>
    </w:p>
    <w:p w:rsidR="00BA5E7A" w:rsidRPr="001B6C57" w:rsidRDefault="00BA5E7A" w:rsidP="001B6C57">
      <w:pPr>
        <w:ind w:firstLine="709"/>
        <w:rPr>
          <w:b/>
        </w:rPr>
      </w:pPr>
      <w:r w:rsidRPr="001B6C57">
        <w:rPr>
          <w:b/>
        </w:rPr>
        <w:t xml:space="preserve">21. Стиль общения,позволяющийобоимучастникамобщениячувствовать </w:t>
      </w:r>
    </w:p>
    <w:p w:rsidR="00BA5E7A" w:rsidRPr="001B6C57" w:rsidRDefault="00BA5E7A" w:rsidP="001B6C57">
      <w:pPr>
        <w:ind w:firstLine="709"/>
        <w:rPr>
          <w:b/>
        </w:rPr>
      </w:pPr>
      <w:r w:rsidRPr="001B6C57">
        <w:rPr>
          <w:b/>
        </w:rPr>
        <w:t>себя личностью:</w:t>
      </w:r>
    </w:p>
    <w:p w:rsidR="00BA5E7A" w:rsidRPr="001B6C57" w:rsidRDefault="00BA5E7A" w:rsidP="001B6C57">
      <w:pPr>
        <w:ind w:firstLine="709"/>
      </w:pPr>
      <w:r w:rsidRPr="001B6C57">
        <w:t>а)либеральный;</w:t>
      </w:r>
    </w:p>
    <w:p w:rsidR="00BA5E7A" w:rsidRPr="001B6C57" w:rsidRDefault="00BA5E7A" w:rsidP="001B6C57">
      <w:pPr>
        <w:ind w:firstLine="709"/>
      </w:pPr>
      <w:r w:rsidRPr="001B6C57">
        <w:t>б)индивидуальный;</w:t>
      </w:r>
    </w:p>
    <w:p w:rsidR="00BA5E7A" w:rsidRPr="001B6C57" w:rsidRDefault="00BA5E7A" w:rsidP="001B6C57">
      <w:pPr>
        <w:ind w:firstLine="709"/>
      </w:pPr>
      <w:r w:rsidRPr="001B6C57">
        <w:t>в)демократический;</w:t>
      </w:r>
    </w:p>
    <w:p w:rsidR="00BA5E7A" w:rsidRPr="001B6C57" w:rsidRDefault="00BA5E7A" w:rsidP="001B6C57">
      <w:pPr>
        <w:ind w:firstLine="709"/>
      </w:pPr>
      <w:r w:rsidRPr="001B6C57">
        <w:t>г)авторитарный.</w:t>
      </w:r>
    </w:p>
    <w:p w:rsidR="00BA5E7A" w:rsidRPr="001B6C57" w:rsidRDefault="00BA5E7A" w:rsidP="001B6C57">
      <w:pPr>
        <w:ind w:firstLine="709"/>
        <w:rPr>
          <w:b/>
        </w:rPr>
      </w:pPr>
      <w:r w:rsidRPr="001B6C57">
        <w:rPr>
          <w:b/>
        </w:rPr>
        <w:t>22.По содержанию общение может быть разделено на следующие виды:</w:t>
      </w:r>
    </w:p>
    <w:p w:rsidR="00BA5E7A" w:rsidRPr="001B6C57" w:rsidRDefault="00BA5E7A" w:rsidP="001B6C57">
      <w:pPr>
        <w:ind w:firstLine="709"/>
      </w:pPr>
      <w:r w:rsidRPr="001B6C57">
        <w:t>а)материальное, моральное, мотивационное. светское, деятельностное;</w:t>
      </w:r>
    </w:p>
    <w:p w:rsidR="00BA5E7A" w:rsidRPr="001B6C57" w:rsidRDefault="00BA5E7A" w:rsidP="001B6C57">
      <w:pPr>
        <w:ind w:firstLine="709"/>
      </w:pPr>
      <w:r w:rsidRPr="001B6C57">
        <w:t>б)кондиционное, социальное, духовное, манипулятивное, материальное;</w:t>
      </w:r>
    </w:p>
    <w:p w:rsidR="00BA5E7A" w:rsidRPr="001B6C57" w:rsidRDefault="00BA5E7A" w:rsidP="001B6C57">
      <w:pPr>
        <w:ind w:firstLine="709"/>
      </w:pPr>
      <w:r w:rsidRPr="001B6C57">
        <w:t>в)прямое, косвенное, деловое, мотивационное, деятельностное;</w:t>
      </w:r>
    </w:p>
    <w:p w:rsidR="00BA5E7A" w:rsidRPr="001B6C57" w:rsidRDefault="00BA5E7A" w:rsidP="001B6C57">
      <w:pPr>
        <w:ind w:firstLine="709"/>
      </w:pPr>
      <w:r w:rsidRPr="001B6C57">
        <w:t xml:space="preserve">г)материальное,мотивационное,кондиционное,когнитивное, деятельностное. </w:t>
      </w:r>
    </w:p>
    <w:p w:rsidR="00BA5E7A" w:rsidRPr="001B6C57" w:rsidRDefault="00BA5E7A" w:rsidP="001B6C5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BA5E7A" w:rsidRPr="001B6C57" w:rsidRDefault="00BA5E7A" w:rsidP="001B6C57">
      <w:pPr>
        <w:ind w:firstLine="709"/>
      </w:pPr>
      <w:r w:rsidRPr="001B6C57">
        <w:t>а)личностным;</w:t>
      </w:r>
    </w:p>
    <w:p w:rsidR="00BA5E7A" w:rsidRPr="001B6C57" w:rsidRDefault="00BA5E7A" w:rsidP="001B6C57">
      <w:pPr>
        <w:ind w:firstLine="709"/>
      </w:pPr>
      <w:r w:rsidRPr="001B6C57">
        <w:t>б)светским;</w:t>
      </w:r>
    </w:p>
    <w:p w:rsidR="00BA5E7A" w:rsidRPr="001B6C57" w:rsidRDefault="00BA5E7A" w:rsidP="001B6C57">
      <w:pPr>
        <w:ind w:firstLine="709"/>
      </w:pPr>
      <w:r w:rsidRPr="001B6C57">
        <w:t>в)примитивным</w:t>
      </w:r>
    </w:p>
    <w:p w:rsidR="00BA5E7A" w:rsidRPr="001B6C57" w:rsidRDefault="00BA5E7A" w:rsidP="001B6C57">
      <w:pPr>
        <w:ind w:firstLine="709"/>
      </w:pPr>
      <w:r w:rsidRPr="001B6C57">
        <w:t>г)деловым.</w:t>
      </w:r>
    </w:p>
    <w:p w:rsidR="00BA5E7A" w:rsidRPr="00F96F0A" w:rsidRDefault="00BA5E7A" w:rsidP="001B6C57">
      <w:pPr>
        <w:ind w:firstLine="709"/>
        <w:rPr>
          <w:b/>
        </w:rPr>
      </w:pPr>
      <w:r w:rsidRPr="00F96F0A">
        <w:rPr>
          <w:b/>
        </w:rPr>
        <w:t xml:space="preserve">24.Признак, лежащий в основе классификации общения на «биологическое» и </w:t>
      </w:r>
    </w:p>
    <w:p w:rsidR="00BA5E7A" w:rsidRPr="00F96F0A" w:rsidRDefault="00BA5E7A" w:rsidP="001B6C57">
      <w:pPr>
        <w:ind w:firstLine="709"/>
        <w:rPr>
          <w:b/>
        </w:rPr>
      </w:pPr>
      <w:r w:rsidRPr="00F96F0A">
        <w:rPr>
          <w:b/>
        </w:rPr>
        <w:t>«социальное»:</w:t>
      </w:r>
    </w:p>
    <w:p w:rsidR="00BA5E7A" w:rsidRPr="001B6C57" w:rsidRDefault="00BA5E7A" w:rsidP="001B6C57">
      <w:pPr>
        <w:ind w:firstLine="709"/>
      </w:pPr>
      <w:r w:rsidRPr="001B6C57">
        <w:t>а)средства;</w:t>
      </w:r>
    </w:p>
    <w:p w:rsidR="00BA5E7A" w:rsidRPr="001B6C57" w:rsidRDefault="00BA5E7A" w:rsidP="001B6C57">
      <w:pPr>
        <w:ind w:firstLine="709"/>
      </w:pPr>
      <w:r w:rsidRPr="001B6C57">
        <w:t>б)цели;</w:t>
      </w:r>
    </w:p>
    <w:p w:rsidR="00BA5E7A" w:rsidRPr="001B6C57" w:rsidRDefault="00BA5E7A" w:rsidP="001B6C57">
      <w:pPr>
        <w:ind w:firstLine="709"/>
      </w:pPr>
      <w:r w:rsidRPr="001B6C57">
        <w:t>в)содержание;</w:t>
      </w:r>
    </w:p>
    <w:p w:rsidR="00BA5E7A" w:rsidRPr="001B6C57" w:rsidRDefault="00BA5E7A" w:rsidP="001B6C57">
      <w:pPr>
        <w:ind w:firstLine="709"/>
      </w:pPr>
      <w:r w:rsidRPr="001B6C57">
        <w:t>г)результаты.</w:t>
      </w:r>
    </w:p>
    <w:p w:rsidR="00BA5E7A" w:rsidRPr="00F96F0A" w:rsidRDefault="00BA5E7A" w:rsidP="001B6C57">
      <w:pPr>
        <w:ind w:firstLine="709"/>
        <w:rPr>
          <w:b/>
        </w:rPr>
      </w:pPr>
      <w:r>
        <w:rPr>
          <w:b/>
        </w:rPr>
        <w:t>25</w:t>
      </w:r>
      <w:r w:rsidRPr="00F96F0A">
        <w:rPr>
          <w:b/>
        </w:rPr>
        <w:t>.Уровеньобщения,впроцессекоторогоодинизпартнеровподавляет другого, называется:</w:t>
      </w:r>
    </w:p>
    <w:p w:rsidR="00BA5E7A" w:rsidRPr="001B6C57" w:rsidRDefault="00BA5E7A" w:rsidP="001B6C57">
      <w:pPr>
        <w:ind w:firstLine="709"/>
      </w:pPr>
      <w:r w:rsidRPr="001B6C57">
        <w:t>а)манипулятивным;</w:t>
      </w:r>
    </w:p>
    <w:p w:rsidR="00BA5E7A" w:rsidRPr="001B6C57" w:rsidRDefault="00BA5E7A" w:rsidP="001B6C57">
      <w:pPr>
        <w:ind w:firstLine="709"/>
      </w:pPr>
      <w:r w:rsidRPr="001B6C57">
        <w:t>б)высшим;</w:t>
      </w:r>
    </w:p>
    <w:p w:rsidR="00BA5E7A" w:rsidRPr="001B6C57" w:rsidRDefault="00BA5E7A" w:rsidP="001B6C57">
      <w:pPr>
        <w:ind w:firstLine="709"/>
      </w:pPr>
      <w:r w:rsidRPr="001B6C57">
        <w:t>в)примитивным;</w:t>
      </w:r>
    </w:p>
    <w:p w:rsidR="00BA5E7A" w:rsidRPr="001B6C57" w:rsidRDefault="00BA5E7A" w:rsidP="001B6C57">
      <w:pPr>
        <w:ind w:firstLine="709"/>
      </w:pPr>
      <w:r w:rsidRPr="001B6C57">
        <w:t>г)деловым.</w:t>
      </w:r>
    </w:p>
    <w:p w:rsidR="00BA5E7A" w:rsidRPr="00F96F0A" w:rsidRDefault="00BA5E7A" w:rsidP="001B6C57">
      <w:pPr>
        <w:ind w:firstLine="709"/>
        <w:rPr>
          <w:b/>
        </w:rPr>
      </w:pPr>
      <w:r>
        <w:rPr>
          <w:b/>
        </w:rPr>
        <w:t>26</w:t>
      </w:r>
      <w:r w:rsidRPr="00F96F0A">
        <w:rPr>
          <w:b/>
        </w:rPr>
        <w:t>.Исследованиями Мехрабяна и Бердвистелла установлено, что в процессе общения лучше всего сообщение усваивается через:</w:t>
      </w:r>
    </w:p>
    <w:p w:rsidR="00BA5E7A" w:rsidRPr="001B6C57" w:rsidRDefault="00BA5E7A" w:rsidP="001B6C57">
      <w:pPr>
        <w:ind w:firstLine="709"/>
      </w:pPr>
      <w:r w:rsidRPr="001B6C57">
        <w:t>а)текстовую форму;</w:t>
      </w:r>
    </w:p>
    <w:p w:rsidR="00BA5E7A" w:rsidRPr="001B6C57" w:rsidRDefault="00BA5E7A" w:rsidP="001B6C57">
      <w:pPr>
        <w:ind w:firstLine="709"/>
      </w:pPr>
      <w:r w:rsidRPr="001B6C57">
        <w:t>б)слова;</w:t>
      </w:r>
    </w:p>
    <w:p w:rsidR="00BA5E7A" w:rsidRPr="001B6C57" w:rsidRDefault="00BA5E7A" w:rsidP="001B6C57">
      <w:pPr>
        <w:ind w:firstLine="709"/>
      </w:pPr>
      <w:r w:rsidRPr="001B6C57">
        <w:t>в)интонацию;</w:t>
      </w:r>
    </w:p>
    <w:p w:rsidR="00BA5E7A" w:rsidRPr="001B6C57" w:rsidRDefault="00BA5E7A" w:rsidP="001B6C57">
      <w:pPr>
        <w:ind w:firstLine="709"/>
      </w:pPr>
      <w:r w:rsidRPr="001B6C57">
        <w:t>г)мимику и жесты.</w:t>
      </w:r>
    </w:p>
    <w:p w:rsidR="00BA5E7A" w:rsidRPr="00F96F0A" w:rsidRDefault="00BA5E7A" w:rsidP="001B6C57">
      <w:pPr>
        <w:ind w:firstLine="709"/>
        <w:rPr>
          <w:b/>
        </w:rPr>
      </w:pPr>
      <w:r>
        <w:rPr>
          <w:b/>
        </w:rPr>
        <w:t>27</w:t>
      </w:r>
      <w:r w:rsidRPr="00F96F0A">
        <w:rPr>
          <w:b/>
        </w:rPr>
        <w:t>.В каком функциональном значении Цицерон рассматривал общение, когдаговорил, что «красноречие есть нечто такое, что дается труднее, чем это кажется,и рождается из очень многих знаний и стараний»?</w:t>
      </w:r>
    </w:p>
    <w:p w:rsidR="00BA5E7A" w:rsidRPr="001B6C57" w:rsidRDefault="00BA5E7A" w:rsidP="001B6C57">
      <w:pPr>
        <w:ind w:firstLine="709"/>
      </w:pPr>
      <w:r w:rsidRPr="001B6C57">
        <w:t>а)как культуру речи;</w:t>
      </w:r>
    </w:p>
    <w:p w:rsidR="00BA5E7A" w:rsidRPr="001B6C57" w:rsidRDefault="00BA5E7A" w:rsidP="001B6C57">
      <w:pPr>
        <w:ind w:firstLine="709"/>
      </w:pPr>
      <w:r w:rsidRPr="001B6C57">
        <w:t>б)как взаимодействие людей;</w:t>
      </w:r>
    </w:p>
    <w:p w:rsidR="00BA5E7A" w:rsidRPr="001B6C57" w:rsidRDefault="00BA5E7A" w:rsidP="001B6C57">
      <w:pPr>
        <w:ind w:firstLine="709"/>
      </w:pPr>
      <w:r w:rsidRPr="001B6C57">
        <w:t>в)как профессиональную деятельность;</w:t>
      </w:r>
    </w:p>
    <w:p w:rsidR="00BA5E7A" w:rsidRPr="001B6C57" w:rsidRDefault="00BA5E7A" w:rsidP="001B6C57">
      <w:pPr>
        <w:ind w:firstLine="709"/>
      </w:pPr>
      <w:r w:rsidRPr="001B6C57">
        <w:t>г)как развитие и самореализацию.</w:t>
      </w:r>
    </w:p>
    <w:p w:rsidR="00BA5E7A" w:rsidRPr="00F96F0A" w:rsidRDefault="00BA5E7A" w:rsidP="001B6C5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BA5E7A" w:rsidRPr="001B6C57" w:rsidRDefault="00BA5E7A" w:rsidP="001B6C57">
      <w:pPr>
        <w:ind w:firstLine="709"/>
      </w:pPr>
      <w:r w:rsidRPr="001B6C57">
        <w:t>а)открытую стратегию общения;</w:t>
      </w:r>
    </w:p>
    <w:p w:rsidR="00BA5E7A" w:rsidRPr="001B6C57" w:rsidRDefault="00BA5E7A" w:rsidP="001B6C57">
      <w:pPr>
        <w:ind w:firstLine="709"/>
      </w:pPr>
      <w:r w:rsidRPr="001B6C57">
        <w:t>б)ролевую стратегию общения;</w:t>
      </w:r>
    </w:p>
    <w:p w:rsidR="00BA5E7A" w:rsidRPr="001B6C57" w:rsidRDefault="00BA5E7A" w:rsidP="001B6C57">
      <w:pPr>
        <w:ind w:firstLine="709"/>
      </w:pPr>
      <w:r w:rsidRPr="001B6C57">
        <w:t>в)диалогическую стратегию общения;</w:t>
      </w:r>
    </w:p>
    <w:p w:rsidR="00BA5E7A" w:rsidRPr="001B6C57" w:rsidRDefault="00BA5E7A" w:rsidP="001B6C57">
      <w:pPr>
        <w:ind w:firstLine="709"/>
      </w:pPr>
      <w:r w:rsidRPr="001B6C57">
        <w:t xml:space="preserve">г)личностную стратегию общения. </w:t>
      </w:r>
    </w:p>
    <w:p w:rsidR="00BA5E7A" w:rsidRPr="00F96F0A" w:rsidRDefault="00BA5E7A" w:rsidP="001B6C57">
      <w:pPr>
        <w:ind w:firstLine="709"/>
        <w:rPr>
          <w:b/>
        </w:rPr>
      </w:pPr>
      <w:r w:rsidRPr="00F96F0A">
        <w:rPr>
          <w:b/>
        </w:rPr>
        <w:t>29.Слово «коммуникация» в переводе с латыни означает:</w:t>
      </w:r>
    </w:p>
    <w:p w:rsidR="00BA5E7A" w:rsidRPr="001B6C57" w:rsidRDefault="00BA5E7A" w:rsidP="001B6C57">
      <w:pPr>
        <w:ind w:firstLine="709"/>
      </w:pPr>
      <w:r w:rsidRPr="001B6C57">
        <w:t>а)частное, не разделяемое ни с кем;</w:t>
      </w:r>
    </w:p>
    <w:p w:rsidR="00BA5E7A" w:rsidRPr="001B6C57" w:rsidRDefault="00BA5E7A" w:rsidP="001B6C57">
      <w:pPr>
        <w:ind w:firstLine="709"/>
      </w:pPr>
      <w:r w:rsidRPr="001B6C57">
        <w:t>б)общее, разделяемое со всеми;</w:t>
      </w:r>
    </w:p>
    <w:p w:rsidR="00BA5E7A" w:rsidRPr="001B6C57" w:rsidRDefault="00BA5E7A" w:rsidP="001B6C57">
      <w:pPr>
        <w:ind w:firstLine="709"/>
      </w:pPr>
      <w:r w:rsidRPr="001B6C57">
        <w:t>в)целое, не делимое на части;</w:t>
      </w:r>
    </w:p>
    <w:p w:rsidR="00BA5E7A" w:rsidRPr="001B6C57" w:rsidRDefault="00BA5E7A" w:rsidP="001B6C57">
      <w:pPr>
        <w:ind w:firstLine="709"/>
      </w:pPr>
      <w:r w:rsidRPr="001B6C57">
        <w:t>г)особенное, не похожее на других.</w:t>
      </w:r>
    </w:p>
    <w:p w:rsidR="00BA5E7A" w:rsidRPr="00F96F0A" w:rsidRDefault="00BA5E7A" w:rsidP="001B6C57">
      <w:pPr>
        <w:ind w:firstLine="709"/>
        <w:rPr>
          <w:b/>
        </w:rPr>
      </w:pPr>
      <w:r w:rsidRPr="00F96F0A">
        <w:rPr>
          <w:b/>
        </w:rPr>
        <w:t>30. Стилистический барьер общения возникает:</w:t>
      </w:r>
    </w:p>
    <w:p w:rsidR="00BA5E7A" w:rsidRPr="001B6C57" w:rsidRDefault="00BA5E7A" w:rsidP="001B6C57">
      <w:pPr>
        <w:ind w:firstLine="709"/>
      </w:pPr>
      <w:r w:rsidRPr="001B6C57">
        <w:t>а)из-за непонятной или неправильной логики рассуждений;</w:t>
      </w:r>
    </w:p>
    <w:p w:rsidR="00BA5E7A" w:rsidRPr="001B6C57" w:rsidRDefault="00BA5E7A" w:rsidP="001B6C57">
      <w:pPr>
        <w:ind w:firstLine="709"/>
      </w:pPr>
      <w:r w:rsidRPr="001B6C57">
        <w:t>б)из-за невнятной речи;</w:t>
      </w:r>
    </w:p>
    <w:p w:rsidR="00BA5E7A" w:rsidRPr="001B6C57" w:rsidRDefault="00BA5E7A" w:rsidP="001B6C57">
      <w:pPr>
        <w:ind w:firstLine="709"/>
      </w:pPr>
      <w:r w:rsidRPr="001B6C57">
        <w:t>в)из-за несоответствия стиля речи и ситуации общения;</w:t>
      </w:r>
    </w:p>
    <w:p w:rsidR="00BA5E7A" w:rsidRPr="001B6C57" w:rsidRDefault="00BA5E7A" w:rsidP="001B6C57">
      <w:pPr>
        <w:ind w:firstLine="709"/>
      </w:pPr>
      <w:r w:rsidRPr="001B6C57">
        <w:t>г)из-за неприязни или недоверия к коммуникатору.</w:t>
      </w:r>
    </w:p>
    <w:p w:rsidR="00BA5E7A" w:rsidRDefault="00BA5E7A" w:rsidP="000B6283">
      <w:pPr>
        <w:autoSpaceDE w:val="0"/>
        <w:autoSpaceDN w:val="0"/>
        <w:adjustRightInd w:val="0"/>
        <w:rPr>
          <w:b/>
          <w:bCs/>
        </w:rPr>
      </w:pPr>
    </w:p>
    <w:p w:rsidR="00BA5E7A" w:rsidRPr="00DC11F5" w:rsidRDefault="00BA5E7A" w:rsidP="00FC3B95">
      <w:pPr>
        <w:autoSpaceDE w:val="0"/>
        <w:autoSpaceDN w:val="0"/>
        <w:adjustRightInd w:val="0"/>
        <w:jc w:val="center"/>
        <w:rPr>
          <w:b/>
          <w:bCs/>
        </w:rPr>
      </w:pPr>
      <w:r w:rsidRPr="00DC11F5">
        <w:rPr>
          <w:b/>
          <w:bCs/>
        </w:rPr>
        <w:t>Прим</w:t>
      </w:r>
      <w:r>
        <w:rPr>
          <w:b/>
          <w:bCs/>
        </w:rPr>
        <w:t>ерный список вопросов к зачету</w:t>
      </w:r>
    </w:p>
    <w:p w:rsidR="00BA5E7A" w:rsidRDefault="00BA5E7A" w:rsidP="00FC3B95">
      <w:pPr>
        <w:autoSpaceDE w:val="0"/>
        <w:autoSpaceDN w:val="0"/>
        <w:adjustRightInd w:val="0"/>
        <w:jc w:val="center"/>
        <w:rPr>
          <w:b/>
          <w:bCs/>
        </w:rPr>
      </w:pPr>
    </w:p>
    <w:p w:rsidR="00BA5E7A" w:rsidRPr="00034631" w:rsidRDefault="00BA5E7A" w:rsidP="00721679">
      <w:pPr>
        <w:tabs>
          <w:tab w:val="left" w:pos="317"/>
        </w:tabs>
        <w:jc w:val="both"/>
      </w:pPr>
      <w:r w:rsidRPr="00034631">
        <w:t>1. Как соотносятся и что выражают понятия «этика», «мораль», «нравственность?</w:t>
      </w:r>
    </w:p>
    <w:p w:rsidR="00BA5E7A" w:rsidRPr="00034631" w:rsidRDefault="00BA5E7A" w:rsidP="00721679">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BA5E7A" w:rsidRPr="00034631" w:rsidRDefault="00BA5E7A" w:rsidP="00721679">
      <w:pPr>
        <w:tabs>
          <w:tab w:val="left" w:pos="317"/>
        </w:tabs>
        <w:jc w:val="both"/>
      </w:pPr>
      <w:r w:rsidRPr="00034631">
        <w:t>3. Назовите основные функции морали. В чем они заключаются?</w:t>
      </w:r>
    </w:p>
    <w:p w:rsidR="00BA5E7A" w:rsidRPr="00034631" w:rsidRDefault="00BA5E7A" w:rsidP="00721679">
      <w:pPr>
        <w:tabs>
          <w:tab w:val="left" w:pos="317"/>
        </w:tabs>
        <w:jc w:val="both"/>
      </w:pPr>
      <w:r w:rsidRPr="00034631">
        <w:t>4. Из каких компонентов состоит система  моральной регуляции?</w:t>
      </w:r>
    </w:p>
    <w:p w:rsidR="00BA5E7A" w:rsidRPr="00034631" w:rsidRDefault="00BA5E7A" w:rsidP="00721679">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BA5E7A" w:rsidRDefault="00BA5E7A" w:rsidP="00721679">
      <w:pPr>
        <w:tabs>
          <w:tab w:val="left" w:pos="317"/>
        </w:tabs>
        <w:jc w:val="both"/>
      </w:pPr>
      <w:r w:rsidRPr="00034631">
        <w:t>6. Как соотносятся понятия «мораль» и «нравы»?</w:t>
      </w:r>
    </w:p>
    <w:p w:rsidR="00BA5E7A" w:rsidRDefault="00BA5E7A" w:rsidP="00721679">
      <w:r>
        <w:t>7. Возникновение профессиональной этики</w:t>
      </w:r>
    </w:p>
    <w:p w:rsidR="00BA5E7A" w:rsidRPr="00645B11" w:rsidRDefault="00BA5E7A" w:rsidP="00721679">
      <w:pPr>
        <w:rPr>
          <w:b/>
        </w:rPr>
      </w:pPr>
      <w:r>
        <w:t xml:space="preserve">8. </w:t>
      </w:r>
      <w:r w:rsidRPr="00645B11">
        <w:rPr>
          <w:rStyle w:val="Strong"/>
          <w:b w:val="0"/>
          <w:bCs/>
        </w:rPr>
        <w:t>Понятие, сущность и принципы профессиональной этики</w:t>
      </w:r>
    </w:p>
    <w:p w:rsidR="00BA5E7A" w:rsidRDefault="00BA5E7A" w:rsidP="00721679">
      <w:pPr>
        <w:pStyle w:val="BodyTextIndent"/>
        <w:spacing w:after="0"/>
        <w:ind w:left="0"/>
        <w:jc w:val="both"/>
        <w:rPr>
          <w:lang w:val="ru-RU"/>
        </w:rPr>
      </w:pPr>
      <w:r>
        <w:rPr>
          <w:lang w:val="ru-RU"/>
        </w:rPr>
        <w:t xml:space="preserve">9. Категории </w:t>
      </w:r>
      <w:r w:rsidRPr="00645B11">
        <w:rPr>
          <w:lang w:val="ru-RU"/>
        </w:rPr>
        <w:t>профессиональной этики</w:t>
      </w:r>
    </w:p>
    <w:p w:rsidR="00BA5E7A" w:rsidRPr="005A2EAD" w:rsidRDefault="00BA5E7A" w:rsidP="00721679">
      <w:pPr>
        <w:pStyle w:val="BodyTextIndent"/>
        <w:spacing w:after="0"/>
        <w:ind w:left="0"/>
        <w:jc w:val="both"/>
        <w:rPr>
          <w:lang w:val="ru-RU"/>
        </w:rPr>
      </w:pPr>
      <w:r>
        <w:rPr>
          <w:lang w:val="ru-RU"/>
        </w:rPr>
        <w:t xml:space="preserve">10. </w:t>
      </w:r>
      <w:r w:rsidRPr="005A2EAD">
        <w:rPr>
          <w:lang w:val="ru-RU"/>
        </w:rPr>
        <w:t>Особенностипрофессиональнойэтикируководителя</w:t>
      </w:r>
    </w:p>
    <w:p w:rsidR="00BA5E7A" w:rsidRPr="005A2EAD" w:rsidRDefault="00BA5E7A" w:rsidP="00721679">
      <w:pPr>
        <w:pStyle w:val="BodyTextIndent"/>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BA5E7A" w:rsidRPr="008818A7" w:rsidRDefault="00BA5E7A" w:rsidP="00FF282E">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BA5E7A" w:rsidRPr="008818A7" w:rsidRDefault="00BA5E7A" w:rsidP="00FF282E">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BA5E7A" w:rsidRPr="008818A7" w:rsidRDefault="00BA5E7A" w:rsidP="00FF282E">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BA5E7A" w:rsidRDefault="00BA5E7A" w:rsidP="00FF282E">
      <w:pPr>
        <w:jc w:val="both"/>
      </w:pPr>
      <w:r w:rsidRPr="008818A7">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BA5E7A" w:rsidRDefault="00BA5E7A" w:rsidP="00721679">
      <w:pPr>
        <w:jc w:val="both"/>
      </w:pPr>
      <w:r>
        <w:t>16. Предмет</w:t>
      </w:r>
      <w:r w:rsidRPr="00791C6C">
        <w:t xml:space="preserve"> и сфер</w:t>
      </w:r>
      <w:r>
        <w:t>а</w:t>
      </w:r>
      <w:r w:rsidRPr="00791C6C">
        <w:t xml:space="preserve"> действия экономической этики.</w:t>
      </w:r>
    </w:p>
    <w:p w:rsidR="00BA5E7A" w:rsidRDefault="00BA5E7A" w:rsidP="00721679">
      <w:pPr>
        <w:jc w:val="both"/>
      </w:pPr>
      <w:r>
        <w:t>17. Экономика и этика: этические предпосылки хозяйствования</w:t>
      </w:r>
    </w:p>
    <w:p w:rsidR="00BA5E7A" w:rsidRDefault="00BA5E7A" w:rsidP="00721679">
      <w:pPr>
        <w:jc w:val="both"/>
      </w:pPr>
      <w:r>
        <w:t xml:space="preserve">18. </w:t>
      </w:r>
      <w:r w:rsidRPr="00927855">
        <w:t>Государство и бизнес: этика отношений</w:t>
      </w:r>
      <w:r>
        <w:t>.</w:t>
      </w:r>
    </w:p>
    <w:p w:rsidR="00BA5E7A" w:rsidRPr="00CF7650" w:rsidRDefault="00BA5E7A" w:rsidP="006368A3">
      <w:pPr>
        <w:pStyle w:val="ListParagraph"/>
        <w:numPr>
          <w:ilvl w:val="0"/>
          <w:numId w:val="28"/>
        </w:numPr>
        <w:tabs>
          <w:tab w:val="left" w:pos="331"/>
        </w:tabs>
        <w:ind w:left="357" w:hanging="357"/>
        <w:jc w:val="both"/>
      </w:pPr>
      <w:r w:rsidRPr="00CF7650">
        <w:t>Этика как основа культуры деловых отношений.</w:t>
      </w:r>
    </w:p>
    <w:p w:rsidR="00BA5E7A" w:rsidRPr="00CF7650" w:rsidRDefault="00BA5E7A" w:rsidP="006368A3">
      <w:pPr>
        <w:pStyle w:val="ListParagraph"/>
        <w:numPr>
          <w:ilvl w:val="0"/>
          <w:numId w:val="28"/>
        </w:numPr>
        <w:tabs>
          <w:tab w:val="left" w:pos="331"/>
        </w:tabs>
        <w:ind w:left="0" w:firstLine="0"/>
        <w:jc w:val="both"/>
      </w:pPr>
      <w:r w:rsidRPr="00CF7650">
        <w:t>Профессиональная и универсальная этика.</w:t>
      </w:r>
    </w:p>
    <w:p w:rsidR="00BA5E7A" w:rsidRPr="00CF7650" w:rsidRDefault="00BA5E7A" w:rsidP="006368A3">
      <w:pPr>
        <w:pStyle w:val="ListParagraph"/>
        <w:numPr>
          <w:ilvl w:val="0"/>
          <w:numId w:val="28"/>
        </w:numPr>
        <w:tabs>
          <w:tab w:val="left" w:pos="331"/>
        </w:tabs>
        <w:ind w:left="0" w:firstLine="0"/>
        <w:jc w:val="both"/>
      </w:pPr>
      <w:r w:rsidRPr="00CF7650">
        <w:t>Влияние этики на управление.</w:t>
      </w:r>
    </w:p>
    <w:p w:rsidR="00BA5E7A" w:rsidRPr="00CF7650" w:rsidRDefault="00BA5E7A" w:rsidP="006368A3">
      <w:pPr>
        <w:pStyle w:val="ListParagraph"/>
        <w:numPr>
          <w:ilvl w:val="0"/>
          <w:numId w:val="28"/>
        </w:numPr>
        <w:tabs>
          <w:tab w:val="left" w:pos="331"/>
        </w:tabs>
        <w:ind w:left="0" w:firstLine="0"/>
        <w:jc w:val="both"/>
      </w:pPr>
      <w:r w:rsidRPr="00CF7650">
        <w:t>Специфика корпоративной этики.</w:t>
      </w:r>
    </w:p>
    <w:p w:rsidR="00BA5E7A" w:rsidRPr="00CF7650" w:rsidRDefault="00BA5E7A" w:rsidP="006368A3">
      <w:pPr>
        <w:pStyle w:val="ListParagraph"/>
        <w:numPr>
          <w:ilvl w:val="0"/>
          <w:numId w:val="28"/>
        </w:numPr>
        <w:tabs>
          <w:tab w:val="left" w:pos="331"/>
        </w:tabs>
        <w:ind w:left="0" w:firstLine="0"/>
        <w:jc w:val="both"/>
      </w:pPr>
      <w:r w:rsidRPr="00CF7650">
        <w:t>Структура этики бизнеса.</w:t>
      </w:r>
    </w:p>
    <w:p w:rsidR="00BA5E7A" w:rsidRPr="00CF7650" w:rsidRDefault="00BA5E7A" w:rsidP="006368A3">
      <w:pPr>
        <w:pStyle w:val="ListParagraph"/>
        <w:numPr>
          <w:ilvl w:val="0"/>
          <w:numId w:val="28"/>
        </w:numPr>
        <w:tabs>
          <w:tab w:val="left" w:pos="331"/>
        </w:tabs>
        <w:ind w:left="0" w:firstLine="0"/>
        <w:jc w:val="both"/>
      </w:pPr>
      <w:r w:rsidRPr="00CF7650">
        <w:t>Этические проблемы деловой жизни.</w:t>
      </w:r>
    </w:p>
    <w:p w:rsidR="00BA5E7A" w:rsidRPr="00CF7650" w:rsidRDefault="00BA5E7A" w:rsidP="006368A3">
      <w:pPr>
        <w:pStyle w:val="ListParagraph"/>
        <w:numPr>
          <w:ilvl w:val="0"/>
          <w:numId w:val="28"/>
        </w:numPr>
        <w:tabs>
          <w:tab w:val="left" w:pos="331"/>
        </w:tabs>
        <w:ind w:left="0" w:firstLine="0"/>
        <w:jc w:val="both"/>
      </w:pPr>
      <w:r w:rsidRPr="00CF7650">
        <w:t>Способы повышения этического уровня организации.</w:t>
      </w:r>
    </w:p>
    <w:p w:rsidR="00BA5E7A" w:rsidRPr="00AF4350" w:rsidRDefault="00BA5E7A" w:rsidP="006368A3">
      <w:pPr>
        <w:pStyle w:val="ListParagraph"/>
        <w:numPr>
          <w:ilvl w:val="0"/>
          <w:numId w:val="28"/>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BA5E7A" w:rsidRPr="00AF4350" w:rsidRDefault="00BA5E7A" w:rsidP="006368A3">
      <w:pPr>
        <w:pStyle w:val="ListParagraph"/>
        <w:numPr>
          <w:ilvl w:val="0"/>
          <w:numId w:val="28"/>
        </w:numPr>
        <w:tabs>
          <w:tab w:val="left" w:pos="284"/>
          <w:tab w:val="left" w:pos="331"/>
        </w:tabs>
        <w:ind w:left="0" w:firstLine="0"/>
        <w:jc w:val="both"/>
        <w:rPr>
          <w:b/>
        </w:rPr>
      </w:pPr>
      <w:r w:rsidRPr="00AF4350">
        <w:t>Значение и функции этической культуры организации.</w:t>
      </w:r>
    </w:p>
    <w:p w:rsidR="00BA5E7A" w:rsidRDefault="00BA5E7A" w:rsidP="006368A3">
      <w:pPr>
        <w:pStyle w:val="ListParagraph"/>
        <w:numPr>
          <w:ilvl w:val="0"/>
          <w:numId w:val="28"/>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BA5E7A" w:rsidRDefault="00BA5E7A" w:rsidP="006368A3">
      <w:pPr>
        <w:pStyle w:val="ListParagraph"/>
        <w:numPr>
          <w:ilvl w:val="0"/>
          <w:numId w:val="28"/>
        </w:numPr>
        <w:tabs>
          <w:tab w:val="left" w:pos="249"/>
        </w:tabs>
        <w:ind w:left="357" w:hanging="357"/>
      </w:pPr>
      <w:r w:rsidRPr="00791C6C">
        <w:t>Пр</w:t>
      </w:r>
      <w:r>
        <w:t>инципы лояльности и открытости.</w:t>
      </w:r>
    </w:p>
    <w:p w:rsidR="00BA5E7A" w:rsidRDefault="00BA5E7A" w:rsidP="006368A3">
      <w:pPr>
        <w:pStyle w:val="ListParagraph"/>
        <w:numPr>
          <w:ilvl w:val="0"/>
          <w:numId w:val="28"/>
        </w:numPr>
        <w:tabs>
          <w:tab w:val="left" w:pos="249"/>
        </w:tabs>
        <w:ind w:left="357" w:hanging="357"/>
      </w:pPr>
      <w:r w:rsidRPr="00791C6C">
        <w:t>Социальная ответственность бизнеса: современные подходы и требования.</w:t>
      </w:r>
    </w:p>
    <w:p w:rsidR="00BA5E7A" w:rsidRPr="00791C6C" w:rsidRDefault="00BA5E7A" w:rsidP="006368A3">
      <w:pPr>
        <w:pStyle w:val="ListParagraph"/>
        <w:numPr>
          <w:ilvl w:val="0"/>
          <w:numId w:val="28"/>
        </w:numPr>
        <w:tabs>
          <w:tab w:val="left" w:pos="426"/>
        </w:tabs>
        <w:ind w:left="0" w:firstLine="0"/>
        <w:contextualSpacing w:val="0"/>
        <w:jc w:val="both"/>
      </w:pPr>
      <w:r w:rsidRPr="00791C6C">
        <w:t>Этика управления как специфическая отрасль профессиональной этики.</w:t>
      </w:r>
    </w:p>
    <w:p w:rsidR="00BA5E7A" w:rsidRPr="00791C6C" w:rsidRDefault="00BA5E7A" w:rsidP="006368A3">
      <w:pPr>
        <w:pStyle w:val="ListParagraph"/>
        <w:numPr>
          <w:ilvl w:val="0"/>
          <w:numId w:val="28"/>
        </w:numPr>
        <w:tabs>
          <w:tab w:val="left" w:pos="426"/>
        </w:tabs>
        <w:ind w:left="0" w:firstLine="0"/>
        <w:contextualSpacing w:val="0"/>
        <w:jc w:val="both"/>
      </w:pPr>
      <w:r w:rsidRPr="00791C6C">
        <w:t>Основные этические принципы предпринимательской деятельности.</w:t>
      </w:r>
    </w:p>
    <w:p w:rsidR="00BA5E7A" w:rsidRPr="00791C6C" w:rsidRDefault="00BA5E7A" w:rsidP="006368A3">
      <w:pPr>
        <w:pStyle w:val="ListParagraph"/>
        <w:numPr>
          <w:ilvl w:val="0"/>
          <w:numId w:val="28"/>
        </w:numPr>
        <w:tabs>
          <w:tab w:val="left" w:pos="426"/>
        </w:tabs>
        <w:ind w:left="0" w:firstLine="0"/>
        <w:contextualSpacing w:val="0"/>
        <w:jc w:val="both"/>
      </w:pPr>
      <w:r w:rsidRPr="00791C6C">
        <w:t>Правовое и моральное регулирование в управлении.</w:t>
      </w:r>
    </w:p>
    <w:p w:rsidR="00BA5E7A" w:rsidRPr="00791C6C" w:rsidRDefault="00BA5E7A" w:rsidP="006368A3">
      <w:pPr>
        <w:pStyle w:val="ListParagraph"/>
        <w:numPr>
          <w:ilvl w:val="0"/>
          <w:numId w:val="28"/>
        </w:numPr>
        <w:tabs>
          <w:tab w:val="left" w:pos="426"/>
        </w:tabs>
        <w:ind w:left="0" w:firstLine="0"/>
        <w:contextualSpacing w:val="0"/>
        <w:jc w:val="both"/>
      </w:pPr>
      <w:r w:rsidRPr="00791C6C">
        <w:t>Проблемы профессиональной этики на современном этапе.</w:t>
      </w:r>
    </w:p>
    <w:p w:rsidR="00BA5E7A" w:rsidRPr="00791C6C" w:rsidRDefault="00BA5E7A" w:rsidP="006368A3">
      <w:pPr>
        <w:pStyle w:val="ListParagraph"/>
        <w:numPr>
          <w:ilvl w:val="0"/>
          <w:numId w:val="28"/>
        </w:numPr>
        <w:tabs>
          <w:tab w:val="left" w:pos="426"/>
        </w:tabs>
        <w:ind w:left="0" w:firstLine="0"/>
        <w:contextualSpacing w:val="0"/>
        <w:jc w:val="both"/>
      </w:pPr>
      <w:r w:rsidRPr="00791C6C">
        <w:t>Современные способы и механизмы регулирования конфликта интересов.</w:t>
      </w:r>
    </w:p>
    <w:p w:rsidR="00BA5E7A" w:rsidRPr="009F45EB" w:rsidRDefault="00BA5E7A" w:rsidP="006368A3">
      <w:pPr>
        <w:pStyle w:val="ListParagraph"/>
        <w:numPr>
          <w:ilvl w:val="0"/>
          <w:numId w:val="28"/>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BA5E7A" w:rsidRPr="009F45EB" w:rsidRDefault="00BA5E7A" w:rsidP="009F45EB">
      <w:pPr>
        <w:pStyle w:val="ListParagraph"/>
        <w:numPr>
          <w:ilvl w:val="0"/>
          <w:numId w:val="28"/>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BA5E7A" w:rsidRPr="009F45EB" w:rsidRDefault="00BA5E7A" w:rsidP="009F45EB">
      <w:pPr>
        <w:pStyle w:val="ListParagraph"/>
        <w:numPr>
          <w:ilvl w:val="0"/>
          <w:numId w:val="28"/>
        </w:numPr>
        <w:ind w:left="357" w:hanging="357"/>
        <w:contextualSpacing w:val="0"/>
        <w:jc w:val="both"/>
      </w:pPr>
      <w:r w:rsidRPr="009F45EB">
        <w:t xml:space="preserve">Отношение к делу. Цель жизни. Средства достижения цели. Отношение к закону. </w:t>
      </w:r>
    </w:p>
    <w:p w:rsidR="00BA5E7A" w:rsidRPr="009F45EB" w:rsidRDefault="00BA5E7A" w:rsidP="009F45EB">
      <w:pPr>
        <w:pStyle w:val="c0"/>
        <w:numPr>
          <w:ilvl w:val="0"/>
          <w:numId w:val="28"/>
        </w:numPr>
        <w:spacing w:before="0" w:beforeAutospacing="0" w:after="0" w:afterAutospacing="0"/>
        <w:ind w:left="357" w:hanging="357"/>
        <w:jc w:val="both"/>
        <w:rPr>
          <w:b/>
        </w:rPr>
      </w:pPr>
      <w:r w:rsidRPr="009F45EB">
        <w:t>Правила поведения, устанавливаемые для себя.</w:t>
      </w:r>
    </w:p>
    <w:p w:rsidR="00BA5E7A" w:rsidRDefault="00BA5E7A" w:rsidP="002A1C80">
      <w:pPr>
        <w:pStyle w:val="ListParagraph"/>
        <w:numPr>
          <w:ilvl w:val="0"/>
          <w:numId w:val="28"/>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BA5E7A" w:rsidRPr="0028195E" w:rsidRDefault="00BA5E7A" w:rsidP="002A1C80">
      <w:pPr>
        <w:pStyle w:val="ListParagraph"/>
        <w:numPr>
          <w:ilvl w:val="0"/>
          <w:numId w:val="28"/>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BA5E7A" w:rsidRPr="00145103" w:rsidRDefault="00BA5E7A" w:rsidP="00704738">
      <w:pPr>
        <w:pStyle w:val="ListParagraph"/>
        <w:numPr>
          <w:ilvl w:val="0"/>
          <w:numId w:val="28"/>
        </w:numPr>
        <w:shd w:val="clear" w:color="auto" w:fill="FFFFFF"/>
        <w:tabs>
          <w:tab w:val="left" w:pos="993"/>
        </w:tabs>
        <w:ind w:left="357" w:hanging="357"/>
        <w:jc w:val="both"/>
        <w:rPr>
          <w:spacing w:val="-10"/>
        </w:rPr>
      </w:pPr>
      <w:r w:rsidRPr="00791C6C">
        <w:t>Конфликт интересов. Дискриминация.Фаворитизм. Моббинг. Харассмент.</w:t>
      </w:r>
    </w:p>
    <w:p w:rsidR="00BA5E7A" w:rsidRPr="00145103" w:rsidRDefault="00BA5E7A" w:rsidP="00145103">
      <w:pPr>
        <w:pStyle w:val="ListParagraph"/>
        <w:numPr>
          <w:ilvl w:val="0"/>
          <w:numId w:val="28"/>
        </w:numPr>
        <w:shd w:val="clear" w:color="auto" w:fill="FFFFFF"/>
        <w:tabs>
          <w:tab w:val="left" w:pos="993"/>
        </w:tabs>
        <w:ind w:left="357" w:hanging="357"/>
        <w:jc w:val="both"/>
      </w:pPr>
      <w:r w:rsidRPr="00145103">
        <w:t>Манипуляция: понятие и особенности. Перечислите основные виды манипуляций. Назовите основные  группы  лиц,  подверженных  манипулятивному воздействию.</w:t>
      </w:r>
    </w:p>
    <w:p w:rsidR="00BA5E7A" w:rsidRPr="00145103" w:rsidRDefault="00BA5E7A" w:rsidP="00145103">
      <w:pPr>
        <w:pStyle w:val="ListParagraph"/>
        <w:numPr>
          <w:ilvl w:val="0"/>
          <w:numId w:val="28"/>
        </w:numPr>
        <w:shd w:val="clear" w:color="auto" w:fill="FFFFFF"/>
        <w:tabs>
          <w:tab w:val="left" w:pos="993"/>
        </w:tabs>
        <w:ind w:left="357" w:hanging="357"/>
        <w:jc w:val="both"/>
      </w:pPr>
      <w:r w:rsidRPr="00145103">
        <w:t>Правила нейтрализации манипуляций.</w:t>
      </w:r>
    </w:p>
    <w:p w:rsidR="00BA5E7A" w:rsidRPr="00145103" w:rsidRDefault="00BA5E7A" w:rsidP="00145103">
      <w:pPr>
        <w:pStyle w:val="ListParagraph"/>
        <w:numPr>
          <w:ilvl w:val="0"/>
          <w:numId w:val="28"/>
        </w:numPr>
        <w:shd w:val="clear" w:color="auto" w:fill="FFFFFF"/>
        <w:tabs>
          <w:tab w:val="left" w:pos="993"/>
        </w:tabs>
        <w:ind w:left="357" w:hanging="357"/>
        <w:jc w:val="both"/>
      </w:pPr>
      <w:r w:rsidRPr="00145103">
        <w:t>Личное обаяние: понятие, критерии.</w:t>
      </w:r>
    </w:p>
    <w:p w:rsidR="00BA5E7A" w:rsidRPr="00145103" w:rsidRDefault="00BA5E7A" w:rsidP="00145103">
      <w:pPr>
        <w:pStyle w:val="ListParagraph"/>
        <w:numPr>
          <w:ilvl w:val="0"/>
          <w:numId w:val="28"/>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BA5E7A" w:rsidRPr="00791C6C" w:rsidRDefault="00BA5E7A" w:rsidP="00A507E8">
      <w:pPr>
        <w:pStyle w:val="ListParagraph"/>
        <w:numPr>
          <w:ilvl w:val="0"/>
          <w:numId w:val="28"/>
        </w:numPr>
        <w:ind w:left="357" w:hanging="357"/>
        <w:jc w:val="both"/>
      </w:pPr>
      <w:r w:rsidRPr="00791C6C">
        <w:t xml:space="preserve">Этикет как элемент культуры: гармония внутреннего и внешнего. </w:t>
      </w:r>
    </w:p>
    <w:p w:rsidR="00BA5E7A" w:rsidRPr="00791C6C" w:rsidRDefault="00BA5E7A" w:rsidP="00A507E8">
      <w:pPr>
        <w:pStyle w:val="ListParagraph"/>
        <w:numPr>
          <w:ilvl w:val="0"/>
          <w:numId w:val="28"/>
        </w:numPr>
        <w:ind w:left="357" w:hanging="357"/>
        <w:jc w:val="both"/>
      </w:pPr>
      <w:r w:rsidRPr="00791C6C">
        <w:t xml:space="preserve">Нравственный смысл регуляции внешнего поведения человека в служебной ситуации. </w:t>
      </w:r>
    </w:p>
    <w:p w:rsidR="00BA5E7A" w:rsidRPr="00791C6C" w:rsidRDefault="00BA5E7A" w:rsidP="00A507E8">
      <w:pPr>
        <w:pStyle w:val="ListParagraph"/>
        <w:numPr>
          <w:ilvl w:val="0"/>
          <w:numId w:val="28"/>
        </w:numPr>
        <w:ind w:left="357" w:hanging="357"/>
        <w:jc w:val="both"/>
      </w:pPr>
      <w:r w:rsidRPr="00791C6C">
        <w:t xml:space="preserve">Виды современного этикета деловых отношений. </w:t>
      </w:r>
    </w:p>
    <w:p w:rsidR="00BA5E7A" w:rsidRPr="00391B03" w:rsidRDefault="00BA5E7A" w:rsidP="00A507E8">
      <w:pPr>
        <w:pStyle w:val="ListParagraph"/>
        <w:numPr>
          <w:ilvl w:val="0"/>
          <w:numId w:val="28"/>
        </w:numPr>
        <w:ind w:left="357" w:hanging="357"/>
        <w:jc w:val="both"/>
        <w:rPr>
          <w:i/>
        </w:rPr>
      </w:pPr>
      <w:r w:rsidRPr="00791C6C">
        <w:t>Функции делового этикета. Дресс-код</w:t>
      </w:r>
      <w:r>
        <w:t>.</w:t>
      </w:r>
    </w:p>
    <w:p w:rsidR="00BA5E7A" w:rsidRDefault="00BA5E7A" w:rsidP="000B6283">
      <w:pPr>
        <w:autoSpaceDE w:val="0"/>
        <w:autoSpaceDN w:val="0"/>
        <w:adjustRightInd w:val="0"/>
        <w:jc w:val="both"/>
        <w:rPr>
          <w:u w:val="single"/>
        </w:rPr>
      </w:pPr>
    </w:p>
    <w:p w:rsidR="00BA5E7A" w:rsidRPr="00DC11F5" w:rsidRDefault="00BA5E7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повышенныйуровень формирования компетенции):</w:t>
      </w:r>
    </w:p>
    <w:p w:rsidR="00BA5E7A" w:rsidRDefault="00BA5E7A" w:rsidP="0008548E">
      <w:pPr>
        <w:jc w:val="both"/>
        <w:rPr>
          <w:i/>
        </w:rPr>
      </w:pPr>
    </w:p>
    <w:p w:rsidR="00BA5E7A" w:rsidRDefault="00BA5E7A" w:rsidP="004532AB">
      <w:pPr>
        <w:ind w:firstLine="709"/>
        <w:jc w:val="both"/>
        <w:rPr>
          <w:i/>
        </w:rPr>
      </w:pPr>
      <w:r>
        <w:rPr>
          <w:i/>
        </w:rPr>
        <w:t>Практические задания</w:t>
      </w:r>
    </w:p>
    <w:p w:rsidR="00BA5E7A" w:rsidRDefault="00BA5E7A" w:rsidP="004532AB">
      <w:pPr>
        <w:ind w:firstLine="709"/>
        <w:jc w:val="both"/>
        <w:rPr>
          <w:i/>
        </w:rPr>
      </w:pPr>
      <w:r>
        <w:rPr>
          <w:i/>
        </w:rPr>
        <w:t>Ситуационные задачи</w:t>
      </w:r>
    </w:p>
    <w:p w:rsidR="00BA5E7A" w:rsidRDefault="00BA5E7A" w:rsidP="004532AB">
      <w:pPr>
        <w:ind w:firstLine="709"/>
        <w:jc w:val="both"/>
        <w:rPr>
          <w:i/>
        </w:rPr>
      </w:pPr>
      <w:r>
        <w:rPr>
          <w:i/>
        </w:rPr>
        <w:t xml:space="preserve">Комплексные проблемно-аналитические задания </w:t>
      </w:r>
    </w:p>
    <w:p w:rsidR="00BA5E7A" w:rsidRDefault="00BA5E7A" w:rsidP="001E638B">
      <w:pPr>
        <w:ind w:firstLine="709"/>
        <w:jc w:val="both"/>
        <w:rPr>
          <w:i/>
        </w:rPr>
      </w:pPr>
    </w:p>
    <w:p w:rsidR="00BA5E7A" w:rsidRDefault="00BA5E7A" w:rsidP="004532AB">
      <w:pPr>
        <w:ind w:firstLine="709"/>
        <w:jc w:val="both"/>
        <w:rPr>
          <w:i/>
        </w:rPr>
      </w:pPr>
      <w:r>
        <w:rPr>
          <w:i/>
        </w:rPr>
        <w:t>Выполнение практических заданий</w:t>
      </w:r>
    </w:p>
    <w:p w:rsidR="00BA5E7A" w:rsidRDefault="00BA5E7A" w:rsidP="000A26FA">
      <w:pPr>
        <w:pStyle w:val="FootnoteText"/>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а в группе</w:t>
      </w:r>
      <w:r>
        <w:rPr>
          <w:sz w:val="24"/>
          <w:szCs w:val="24"/>
        </w:rPr>
        <w:t>.</w:t>
      </w:r>
      <w:r w:rsidRPr="00CF7650">
        <w:rPr>
          <w:sz w:val="24"/>
          <w:szCs w:val="24"/>
        </w:rPr>
        <w:t xml:space="preserve">Каждому студенту необходимо провести оценку морально-психологическогоклимата в своей группе, используя методику оценки психологической атмосферы в коллективе А.Ф. Фидлера, в основе которой лежитметодсемантическогодифференциала.Нижепредставленбланк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BA5E7A" w:rsidRDefault="00BA5E7A" w:rsidP="000A26FA">
      <w:pPr>
        <w:pStyle w:val="FootnoteText"/>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39"/>
        <w:gridCol w:w="336"/>
        <w:gridCol w:w="336"/>
        <w:gridCol w:w="336"/>
        <w:gridCol w:w="336"/>
        <w:gridCol w:w="336"/>
        <w:gridCol w:w="336"/>
        <w:gridCol w:w="336"/>
        <w:gridCol w:w="336"/>
        <w:gridCol w:w="3260"/>
      </w:tblGrid>
      <w:tr w:rsidR="00BA5E7A" w:rsidTr="00795C21">
        <w:tc>
          <w:tcPr>
            <w:tcW w:w="3539"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r w:rsidRPr="00795C21">
              <w:rPr>
                <w:sz w:val="24"/>
                <w:szCs w:val="24"/>
              </w:rPr>
              <w:t>1</w:t>
            </w:r>
          </w:p>
        </w:tc>
        <w:tc>
          <w:tcPr>
            <w:tcW w:w="336" w:type="dxa"/>
          </w:tcPr>
          <w:p w:rsidR="00BA5E7A" w:rsidRPr="00795C21" w:rsidRDefault="00BA5E7A" w:rsidP="00795C21">
            <w:pPr>
              <w:pStyle w:val="FootnoteText"/>
              <w:jc w:val="both"/>
              <w:rPr>
                <w:sz w:val="24"/>
                <w:szCs w:val="24"/>
              </w:rPr>
            </w:pPr>
            <w:r w:rsidRPr="00795C21">
              <w:rPr>
                <w:sz w:val="24"/>
                <w:szCs w:val="24"/>
              </w:rPr>
              <w:t>2</w:t>
            </w:r>
          </w:p>
        </w:tc>
        <w:tc>
          <w:tcPr>
            <w:tcW w:w="336" w:type="dxa"/>
          </w:tcPr>
          <w:p w:rsidR="00BA5E7A" w:rsidRPr="00795C21" w:rsidRDefault="00BA5E7A" w:rsidP="00795C21">
            <w:pPr>
              <w:pStyle w:val="FootnoteText"/>
              <w:jc w:val="both"/>
              <w:rPr>
                <w:sz w:val="24"/>
                <w:szCs w:val="24"/>
              </w:rPr>
            </w:pPr>
            <w:r w:rsidRPr="00795C21">
              <w:rPr>
                <w:sz w:val="24"/>
                <w:szCs w:val="24"/>
              </w:rPr>
              <w:t>3</w:t>
            </w:r>
          </w:p>
        </w:tc>
        <w:tc>
          <w:tcPr>
            <w:tcW w:w="336" w:type="dxa"/>
          </w:tcPr>
          <w:p w:rsidR="00BA5E7A" w:rsidRPr="00795C21" w:rsidRDefault="00BA5E7A" w:rsidP="00795C21">
            <w:pPr>
              <w:pStyle w:val="FootnoteText"/>
              <w:jc w:val="both"/>
              <w:rPr>
                <w:sz w:val="24"/>
                <w:szCs w:val="24"/>
              </w:rPr>
            </w:pPr>
            <w:r w:rsidRPr="00795C21">
              <w:rPr>
                <w:sz w:val="24"/>
                <w:szCs w:val="24"/>
              </w:rPr>
              <w:t>4</w:t>
            </w:r>
          </w:p>
        </w:tc>
        <w:tc>
          <w:tcPr>
            <w:tcW w:w="336" w:type="dxa"/>
          </w:tcPr>
          <w:p w:rsidR="00BA5E7A" w:rsidRPr="00795C21" w:rsidRDefault="00BA5E7A" w:rsidP="00795C21">
            <w:pPr>
              <w:pStyle w:val="FootnoteText"/>
              <w:jc w:val="both"/>
              <w:rPr>
                <w:sz w:val="24"/>
                <w:szCs w:val="24"/>
              </w:rPr>
            </w:pPr>
            <w:r w:rsidRPr="00795C21">
              <w:rPr>
                <w:sz w:val="24"/>
                <w:szCs w:val="24"/>
              </w:rPr>
              <w:t>5</w:t>
            </w:r>
          </w:p>
        </w:tc>
        <w:tc>
          <w:tcPr>
            <w:tcW w:w="336" w:type="dxa"/>
          </w:tcPr>
          <w:p w:rsidR="00BA5E7A" w:rsidRPr="00795C21" w:rsidRDefault="00BA5E7A" w:rsidP="00795C21">
            <w:pPr>
              <w:pStyle w:val="FootnoteText"/>
              <w:jc w:val="both"/>
              <w:rPr>
                <w:sz w:val="24"/>
                <w:szCs w:val="24"/>
              </w:rPr>
            </w:pPr>
            <w:r w:rsidRPr="00795C21">
              <w:rPr>
                <w:sz w:val="24"/>
                <w:szCs w:val="24"/>
              </w:rPr>
              <w:t>6</w:t>
            </w:r>
          </w:p>
        </w:tc>
        <w:tc>
          <w:tcPr>
            <w:tcW w:w="336" w:type="dxa"/>
          </w:tcPr>
          <w:p w:rsidR="00BA5E7A" w:rsidRPr="00795C21" w:rsidRDefault="00BA5E7A" w:rsidP="00795C21">
            <w:pPr>
              <w:pStyle w:val="FootnoteText"/>
              <w:jc w:val="both"/>
              <w:rPr>
                <w:sz w:val="24"/>
                <w:szCs w:val="24"/>
              </w:rPr>
            </w:pPr>
            <w:r w:rsidRPr="00795C21">
              <w:rPr>
                <w:sz w:val="24"/>
                <w:szCs w:val="24"/>
              </w:rPr>
              <w:t>7</w:t>
            </w:r>
          </w:p>
        </w:tc>
        <w:tc>
          <w:tcPr>
            <w:tcW w:w="336" w:type="dxa"/>
          </w:tcPr>
          <w:p w:rsidR="00BA5E7A" w:rsidRPr="00795C21" w:rsidRDefault="00BA5E7A" w:rsidP="00795C21">
            <w:pPr>
              <w:pStyle w:val="FootnoteText"/>
              <w:jc w:val="both"/>
              <w:rPr>
                <w:sz w:val="24"/>
                <w:szCs w:val="24"/>
              </w:rPr>
            </w:pPr>
            <w:r w:rsidRPr="00795C21">
              <w:rPr>
                <w:sz w:val="24"/>
                <w:szCs w:val="24"/>
              </w:rPr>
              <w:t>8</w:t>
            </w:r>
          </w:p>
        </w:tc>
        <w:tc>
          <w:tcPr>
            <w:tcW w:w="3260" w:type="dxa"/>
          </w:tcPr>
          <w:p w:rsidR="00BA5E7A" w:rsidRPr="00795C21" w:rsidRDefault="00BA5E7A" w:rsidP="00795C21">
            <w:pPr>
              <w:pStyle w:val="FootnoteText"/>
              <w:jc w:val="both"/>
              <w:rPr>
                <w:sz w:val="24"/>
                <w:szCs w:val="24"/>
              </w:rPr>
            </w:pPr>
          </w:p>
        </w:tc>
      </w:tr>
      <w:tr w:rsidR="00BA5E7A" w:rsidTr="00795C21">
        <w:tc>
          <w:tcPr>
            <w:tcW w:w="3539" w:type="dxa"/>
          </w:tcPr>
          <w:p w:rsidR="00BA5E7A" w:rsidRPr="00795C21" w:rsidRDefault="00BA5E7A" w:rsidP="00795C21">
            <w:pPr>
              <w:pStyle w:val="FootnoteText"/>
              <w:jc w:val="both"/>
              <w:rPr>
                <w:sz w:val="24"/>
                <w:szCs w:val="24"/>
              </w:rPr>
            </w:pPr>
            <w:r w:rsidRPr="00795C21">
              <w:rPr>
                <w:sz w:val="24"/>
                <w:szCs w:val="24"/>
              </w:rPr>
              <w:t>1. Дружелюбие</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r w:rsidRPr="00795C21">
              <w:rPr>
                <w:sz w:val="24"/>
                <w:szCs w:val="24"/>
              </w:rPr>
              <w:t>*</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260" w:type="dxa"/>
          </w:tcPr>
          <w:p w:rsidR="00BA5E7A" w:rsidRPr="00795C21" w:rsidRDefault="00BA5E7A" w:rsidP="00795C21">
            <w:pPr>
              <w:pStyle w:val="FootnoteText"/>
              <w:jc w:val="both"/>
              <w:rPr>
                <w:sz w:val="24"/>
                <w:szCs w:val="24"/>
              </w:rPr>
            </w:pPr>
            <w:r w:rsidRPr="00795C21">
              <w:rPr>
                <w:sz w:val="24"/>
                <w:szCs w:val="24"/>
              </w:rPr>
              <w:t>Враждебность</w:t>
            </w:r>
          </w:p>
        </w:tc>
      </w:tr>
      <w:tr w:rsidR="00BA5E7A" w:rsidTr="00795C21">
        <w:tc>
          <w:tcPr>
            <w:tcW w:w="3539" w:type="dxa"/>
          </w:tcPr>
          <w:p w:rsidR="00BA5E7A" w:rsidRPr="00795C21" w:rsidRDefault="00BA5E7A" w:rsidP="00795C21">
            <w:pPr>
              <w:pStyle w:val="FootnoteText"/>
              <w:jc w:val="both"/>
              <w:rPr>
                <w:sz w:val="24"/>
                <w:szCs w:val="24"/>
              </w:rPr>
            </w:pPr>
            <w:r w:rsidRPr="00795C21">
              <w:rPr>
                <w:sz w:val="24"/>
                <w:szCs w:val="24"/>
              </w:rPr>
              <w:t>2. Согласие</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r w:rsidRPr="00795C21">
              <w:rPr>
                <w:sz w:val="24"/>
                <w:szCs w:val="24"/>
              </w:rPr>
              <w:t>*</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260" w:type="dxa"/>
          </w:tcPr>
          <w:p w:rsidR="00BA5E7A" w:rsidRPr="00795C21" w:rsidRDefault="00BA5E7A" w:rsidP="00795C21">
            <w:pPr>
              <w:pStyle w:val="FootnoteText"/>
              <w:jc w:val="both"/>
              <w:rPr>
                <w:sz w:val="24"/>
                <w:szCs w:val="24"/>
              </w:rPr>
            </w:pPr>
            <w:r w:rsidRPr="00795C21">
              <w:rPr>
                <w:sz w:val="24"/>
                <w:szCs w:val="24"/>
              </w:rPr>
              <w:t>Несогласие</w:t>
            </w:r>
          </w:p>
        </w:tc>
      </w:tr>
      <w:tr w:rsidR="00BA5E7A" w:rsidTr="00795C21">
        <w:tc>
          <w:tcPr>
            <w:tcW w:w="3539" w:type="dxa"/>
          </w:tcPr>
          <w:p w:rsidR="00BA5E7A" w:rsidRPr="00795C21" w:rsidRDefault="00BA5E7A" w:rsidP="00795C21">
            <w:pPr>
              <w:pStyle w:val="FootnoteText"/>
              <w:jc w:val="both"/>
              <w:rPr>
                <w:sz w:val="24"/>
                <w:szCs w:val="24"/>
              </w:rPr>
            </w:pPr>
            <w:r w:rsidRPr="00795C21">
              <w:rPr>
                <w:sz w:val="24"/>
                <w:szCs w:val="24"/>
              </w:rPr>
              <w:t>3. Удовлетворенность</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r w:rsidRPr="00795C21">
              <w:rPr>
                <w:sz w:val="24"/>
                <w:szCs w:val="24"/>
              </w:rPr>
              <w:t>*</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260" w:type="dxa"/>
          </w:tcPr>
          <w:p w:rsidR="00BA5E7A" w:rsidRPr="00795C21" w:rsidRDefault="00BA5E7A" w:rsidP="00795C21">
            <w:pPr>
              <w:pStyle w:val="FootnoteText"/>
              <w:jc w:val="both"/>
              <w:rPr>
                <w:sz w:val="24"/>
                <w:szCs w:val="24"/>
              </w:rPr>
            </w:pPr>
            <w:r w:rsidRPr="00795C21">
              <w:rPr>
                <w:sz w:val="24"/>
                <w:szCs w:val="24"/>
              </w:rPr>
              <w:t>Неудовлетворенность</w:t>
            </w:r>
          </w:p>
        </w:tc>
      </w:tr>
      <w:tr w:rsidR="00BA5E7A" w:rsidTr="00795C21">
        <w:tc>
          <w:tcPr>
            <w:tcW w:w="3539" w:type="dxa"/>
          </w:tcPr>
          <w:p w:rsidR="00BA5E7A" w:rsidRPr="00795C21" w:rsidRDefault="00BA5E7A" w:rsidP="00795C21">
            <w:pPr>
              <w:pStyle w:val="FootnoteText"/>
              <w:jc w:val="both"/>
              <w:rPr>
                <w:sz w:val="24"/>
                <w:szCs w:val="24"/>
              </w:rPr>
            </w:pPr>
            <w:r w:rsidRPr="00795C21">
              <w:rPr>
                <w:sz w:val="24"/>
                <w:szCs w:val="24"/>
              </w:rPr>
              <w:t>4. Продуктивность</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r w:rsidRPr="00795C21">
              <w:rPr>
                <w:sz w:val="24"/>
                <w:szCs w:val="24"/>
              </w:rPr>
              <w:t>*</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260" w:type="dxa"/>
          </w:tcPr>
          <w:p w:rsidR="00BA5E7A" w:rsidRPr="00795C21" w:rsidRDefault="00BA5E7A" w:rsidP="00795C21">
            <w:pPr>
              <w:pStyle w:val="FootnoteText"/>
              <w:jc w:val="both"/>
              <w:rPr>
                <w:sz w:val="24"/>
                <w:szCs w:val="24"/>
              </w:rPr>
            </w:pPr>
            <w:r w:rsidRPr="00795C21">
              <w:rPr>
                <w:sz w:val="24"/>
                <w:szCs w:val="24"/>
              </w:rPr>
              <w:t>Непродуктивность</w:t>
            </w:r>
          </w:p>
        </w:tc>
      </w:tr>
      <w:tr w:rsidR="00BA5E7A" w:rsidTr="00795C21">
        <w:tc>
          <w:tcPr>
            <w:tcW w:w="3539" w:type="dxa"/>
          </w:tcPr>
          <w:p w:rsidR="00BA5E7A" w:rsidRPr="00795C21" w:rsidRDefault="00BA5E7A" w:rsidP="00795C21">
            <w:pPr>
              <w:pStyle w:val="FootnoteText"/>
              <w:jc w:val="both"/>
              <w:rPr>
                <w:sz w:val="24"/>
                <w:szCs w:val="24"/>
              </w:rPr>
            </w:pPr>
            <w:r w:rsidRPr="00795C21">
              <w:rPr>
                <w:sz w:val="24"/>
                <w:szCs w:val="24"/>
              </w:rPr>
              <w:t>5. Теплота</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r w:rsidRPr="00795C21">
              <w:rPr>
                <w:sz w:val="24"/>
                <w:szCs w:val="24"/>
              </w:rPr>
              <w:t>*</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260" w:type="dxa"/>
          </w:tcPr>
          <w:p w:rsidR="00BA5E7A" w:rsidRPr="00795C21" w:rsidRDefault="00BA5E7A" w:rsidP="00795C21">
            <w:pPr>
              <w:pStyle w:val="FootnoteText"/>
              <w:jc w:val="both"/>
              <w:rPr>
                <w:sz w:val="24"/>
                <w:szCs w:val="24"/>
              </w:rPr>
            </w:pPr>
            <w:r w:rsidRPr="00795C21">
              <w:rPr>
                <w:sz w:val="24"/>
                <w:szCs w:val="24"/>
              </w:rPr>
              <w:t>Холодность</w:t>
            </w:r>
          </w:p>
        </w:tc>
      </w:tr>
      <w:tr w:rsidR="00BA5E7A" w:rsidTr="00795C21">
        <w:tc>
          <w:tcPr>
            <w:tcW w:w="3539" w:type="dxa"/>
          </w:tcPr>
          <w:p w:rsidR="00BA5E7A" w:rsidRPr="00795C21" w:rsidRDefault="00BA5E7A" w:rsidP="00795C21">
            <w:pPr>
              <w:pStyle w:val="FootnoteText"/>
              <w:jc w:val="both"/>
              <w:rPr>
                <w:sz w:val="24"/>
                <w:szCs w:val="24"/>
              </w:rPr>
            </w:pPr>
            <w:r w:rsidRPr="00795C21">
              <w:rPr>
                <w:sz w:val="24"/>
                <w:szCs w:val="24"/>
              </w:rPr>
              <w:t>6. Сотрудничество</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r w:rsidRPr="00795C21">
              <w:rPr>
                <w:sz w:val="24"/>
                <w:szCs w:val="24"/>
              </w:rPr>
              <w:t>*</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260" w:type="dxa"/>
          </w:tcPr>
          <w:p w:rsidR="00BA5E7A" w:rsidRPr="00795C21" w:rsidRDefault="00BA5E7A" w:rsidP="00795C21">
            <w:pPr>
              <w:pStyle w:val="FootnoteText"/>
              <w:jc w:val="both"/>
              <w:rPr>
                <w:sz w:val="24"/>
                <w:szCs w:val="24"/>
              </w:rPr>
            </w:pPr>
            <w:r w:rsidRPr="00795C21">
              <w:rPr>
                <w:sz w:val="24"/>
                <w:szCs w:val="24"/>
              </w:rPr>
              <w:t>Несогласованность</w:t>
            </w:r>
          </w:p>
        </w:tc>
      </w:tr>
      <w:tr w:rsidR="00BA5E7A" w:rsidTr="00795C21">
        <w:tc>
          <w:tcPr>
            <w:tcW w:w="3539" w:type="dxa"/>
          </w:tcPr>
          <w:p w:rsidR="00BA5E7A" w:rsidRPr="00795C21" w:rsidRDefault="00BA5E7A" w:rsidP="00795C21">
            <w:pPr>
              <w:pStyle w:val="FootnoteText"/>
              <w:jc w:val="both"/>
              <w:rPr>
                <w:sz w:val="24"/>
                <w:szCs w:val="24"/>
              </w:rPr>
            </w:pPr>
            <w:r w:rsidRPr="00795C21">
              <w:rPr>
                <w:sz w:val="24"/>
                <w:szCs w:val="24"/>
              </w:rPr>
              <w:t>7. Взаимоподдержка</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r w:rsidRPr="00795C21">
              <w:rPr>
                <w:sz w:val="24"/>
                <w:szCs w:val="24"/>
              </w:rPr>
              <w:t>*</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260" w:type="dxa"/>
          </w:tcPr>
          <w:p w:rsidR="00BA5E7A" w:rsidRPr="00795C21" w:rsidRDefault="00BA5E7A" w:rsidP="00795C21">
            <w:pPr>
              <w:pStyle w:val="FootnoteText"/>
              <w:jc w:val="both"/>
              <w:rPr>
                <w:sz w:val="24"/>
                <w:szCs w:val="24"/>
              </w:rPr>
            </w:pPr>
            <w:r w:rsidRPr="00795C21">
              <w:rPr>
                <w:sz w:val="24"/>
                <w:szCs w:val="24"/>
              </w:rPr>
              <w:t>Недоброжелательность</w:t>
            </w:r>
          </w:p>
        </w:tc>
      </w:tr>
      <w:tr w:rsidR="00BA5E7A" w:rsidTr="00795C21">
        <w:tc>
          <w:tcPr>
            <w:tcW w:w="3539" w:type="dxa"/>
          </w:tcPr>
          <w:p w:rsidR="00BA5E7A" w:rsidRPr="00795C21" w:rsidRDefault="00BA5E7A" w:rsidP="00795C21">
            <w:pPr>
              <w:pStyle w:val="FootnoteText"/>
              <w:jc w:val="both"/>
              <w:rPr>
                <w:sz w:val="24"/>
                <w:szCs w:val="24"/>
              </w:rPr>
            </w:pPr>
            <w:r w:rsidRPr="00795C21">
              <w:rPr>
                <w:sz w:val="24"/>
                <w:szCs w:val="24"/>
              </w:rPr>
              <w:t>8. Увлеченность</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r w:rsidRPr="00795C21">
              <w:rPr>
                <w:sz w:val="24"/>
                <w:szCs w:val="24"/>
              </w:rPr>
              <w:t>*</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260" w:type="dxa"/>
          </w:tcPr>
          <w:p w:rsidR="00BA5E7A" w:rsidRPr="00795C21" w:rsidRDefault="00BA5E7A" w:rsidP="00795C21">
            <w:pPr>
              <w:pStyle w:val="FootnoteText"/>
              <w:jc w:val="both"/>
              <w:rPr>
                <w:sz w:val="24"/>
                <w:szCs w:val="24"/>
              </w:rPr>
            </w:pPr>
            <w:r w:rsidRPr="00795C21">
              <w:rPr>
                <w:sz w:val="24"/>
                <w:szCs w:val="24"/>
              </w:rPr>
              <w:t>Равнодушие</w:t>
            </w:r>
          </w:p>
        </w:tc>
      </w:tr>
      <w:tr w:rsidR="00BA5E7A" w:rsidTr="00795C21">
        <w:tc>
          <w:tcPr>
            <w:tcW w:w="3539" w:type="dxa"/>
          </w:tcPr>
          <w:p w:rsidR="00BA5E7A" w:rsidRPr="00795C21" w:rsidRDefault="00BA5E7A" w:rsidP="00795C21">
            <w:pPr>
              <w:pStyle w:val="FootnoteText"/>
              <w:jc w:val="both"/>
              <w:rPr>
                <w:sz w:val="24"/>
                <w:szCs w:val="24"/>
              </w:rPr>
            </w:pPr>
            <w:r w:rsidRPr="00795C21">
              <w:rPr>
                <w:sz w:val="24"/>
                <w:szCs w:val="24"/>
              </w:rPr>
              <w:t>9. Занимательность</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r w:rsidRPr="00795C21">
              <w:rPr>
                <w:sz w:val="24"/>
                <w:szCs w:val="24"/>
              </w:rPr>
              <w:t>*</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260" w:type="dxa"/>
          </w:tcPr>
          <w:p w:rsidR="00BA5E7A" w:rsidRPr="00795C21" w:rsidRDefault="00BA5E7A" w:rsidP="00795C21">
            <w:pPr>
              <w:pStyle w:val="FootnoteText"/>
              <w:jc w:val="both"/>
              <w:rPr>
                <w:sz w:val="24"/>
                <w:szCs w:val="24"/>
              </w:rPr>
            </w:pPr>
            <w:r w:rsidRPr="00795C21">
              <w:rPr>
                <w:sz w:val="24"/>
                <w:szCs w:val="24"/>
              </w:rPr>
              <w:t>Скука</w:t>
            </w:r>
          </w:p>
        </w:tc>
      </w:tr>
      <w:tr w:rsidR="00BA5E7A" w:rsidTr="00795C21">
        <w:tc>
          <w:tcPr>
            <w:tcW w:w="3539" w:type="dxa"/>
          </w:tcPr>
          <w:p w:rsidR="00BA5E7A" w:rsidRPr="00795C21" w:rsidRDefault="00BA5E7A" w:rsidP="00795C21">
            <w:pPr>
              <w:pStyle w:val="FootnoteText"/>
              <w:jc w:val="both"/>
              <w:rPr>
                <w:sz w:val="24"/>
                <w:szCs w:val="24"/>
              </w:rPr>
            </w:pPr>
            <w:r w:rsidRPr="00795C21">
              <w:rPr>
                <w:sz w:val="24"/>
                <w:szCs w:val="24"/>
              </w:rPr>
              <w:t>10. Успешность</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r w:rsidRPr="00795C21">
              <w:rPr>
                <w:sz w:val="24"/>
                <w:szCs w:val="24"/>
              </w:rPr>
              <w:t>*</w:t>
            </w: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36" w:type="dxa"/>
          </w:tcPr>
          <w:p w:rsidR="00BA5E7A" w:rsidRPr="00795C21" w:rsidRDefault="00BA5E7A" w:rsidP="00795C21">
            <w:pPr>
              <w:pStyle w:val="FootnoteText"/>
              <w:jc w:val="both"/>
              <w:rPr>
                <w:sz w:val="24"/>
                <w:szCs w:val="24"/>
              </w:rPr>
            </w:pPr>
          </w:p>
        </w:tc>
        <w:tc>
          <w:tcPr>
            <w:tcW w:w="3260" w:type="dxa"/>
          </w:tcPr>
          <w:p w:rsidR="00BA5E7A" w:rsidRPr="00795C21" w:rsidRDefault="00BA5E7A" w:rsidP="00795C21">
            <w:pPr>
              <w:pStyle w:val="FootnoteText"/>
              <w:jc w:val="both"/>
              <w:rPr>
                <w:sz w:val="24"/>
                <w:szCs w:val="24"/>
              </w:rPr>
            </w:pPr>
            <w:r w:rsidRPr="00795C21">
              <w:rPr>
                <w:sz w:val="24"/>
                <w:szCs w:val="24"/>
              </w:rPr>
              <w:t>Безуспешность</w:t>
            </w:r>
          </w:p>
        </w:tc>
      </w:tr>
    </w:tbl>
    <w:p w:rsidR="00BA5E7A" w:rsidRDefault="00BA5E7A" w:rsidP="000A26FA">
      <w:pPr>
        <w:pStyle w:val="FootnoteText"/>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r w:rsidRPr="00A43992">
        <w:rPr>
          <w:sz w:val="24"/>
          <w:szCs w:val="24"/>
        </w:rPr>
        <w:t>Наоснованиииндивидуальныхпрофилейсоздаетсясреднийпрофиль, который и характеризует психологическую атмосферу в коллективе</w:t>
      </w:r>
      <w:r>
        <w:rPr>
          <w:sz w:val="24"/>
          <w:szCs w:val="24"/>
        </w:rPr>
        <w:t>.</w:t>
      </w:r>
    </w:p>
    <w:p w:rsidR="00BA5E7A" w:rsidRDefault="00BA5E7A" w:rsidP="000A26FA">
      <w:pPr>
        <w:pStyle w:val="FootnoteText"/>
        <w:ind w:firstLine="709"/>
        <w:jc w:val="both"/>
        <w:rPr>
          <w:i/>
          <w:sz w:val="24"/>
          <w:szCs w:val="24"/>
        </w:rPr>
      </w:pPr>
    </w:p>
    <w:p w:rsidR="00BA5E7A" w:rsidRPr="00791C6C" w:rsidRDefault="00BA5E7A" w:rsidP="000A26FA">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BA5E7A" w:rsidRPr="00791C6C" w:rsidRDefault="00BA5E7A" w:rsidP="000A26FA">
      <w:pPr>
        <w:ind w:firstLine="425"/>
        <w:jc w:val="both"/>
      </w:pPr>
      <w:r w:rsidRPr="00791C6C">
        <w:rPr>
          <w:color w:val="000000"/>
        </w:rPr>
        <w:t>Цель игры, создание проекта Этического кодекса менеджера организации.</w:t>
      </w:r>
    </w:p>
    <w:p w:rsidR="00BA5E7A" w:rsidRPr="00791C6C" w:rsidRDefault="00BA5E7A" w:rsidP="000A26FA">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BA5E7A" w:rsidRPr="00791C6C" w:rsidRDefault="00BA5E7A" w:rsidP="000A26FA">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BA5E7A" w:rsidRPr="00791C6C" w:rsidRDefault="00BA5E7A" w:rsidP="000A26FA">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BA5E7A" w:rsidRPr="00791C6C" w:rsidRDefault="00BA5E7A" w:rsidP="000A26FA">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BA5E7A" w:rsidRPr="00791C6C" w:rsidRDefault="00BA5E7A" w:rsidP="000A26FA">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BA5E7A" w:rsidRDefault="00BA5E7A" w:rsidP="00DF650C">
      <w:pPr>
        <w:rPr>
          <w:i/>
        </w:rPr>
      </w:pPr>
    </w:p>
    <w:p w:rsidR="00BA5E7A" w:rsidRPr="002853BB" w:rsidRDefault="00BA5E7A" w:rsidP="00DF650C">
      <w:pPr>
        <w:ind w:firstLine="709"/>
        <w:jc w:val="both"/>
        <w:rPr>
          <w:i/>
        </w:rPr>
      </w:pPr>
      <w:r>
        <w:rPr>
          <w:i/>
        </w:rPr>
        <w:t>Решение с</w:t>
      </w:r>
      <w:r w:rsidRPr="002853BB">
        <w:rPr>
          <w:i/>
        </w:rPr>
        <w:t>итуационны</w:t>
      </w:r>
      <w:r>
        <w:rPr>
          <w:i/>
        </w:rPr>
        <w:t>х</w:t>
      </w:r>
      <w:r w:rsidRPr="002853BB">
        <w:rPr>
          <w:i/>
        </w:rPr>
        <w:t xml:space="preserve"> задач</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1. </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BA5E7A" w:rsidRDefault="00BA5E7A" w:rsidP="00C05705">
      <w:pPr>
        <w:ind w:firstLine="709"/>
        <w:jc w:val="both"/>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BA5E7A" w:rsidRPr="0028195E" w:rsidRDefault="00BA5E7A" w:rsidP="00C05705">
      <w:pPr>
        <w:ind w:firstLine="709"/>
        <w:jc w:val="both"/>
        <w:rPr>
          <w:i/>
        </w:rPr>
      </w:pPr>
      <w:r w:rsidRPr="0028195E">
        <w:rPr>
          <w:i/>
        </w:rPr>
        <w:t>Как вы поступите на месте директора?</w:t>
      </w:r>
    </w:p>
    <w:p w:rsidR="00BA5E7A" w:rsidRDefault="00BA5E7A" w:rsidP="00C05705">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BA5E7A" w:rsidRDefault="00BA5E7A" w:rsidP="00C05705">
      <w:pPr>
        <w:ind w:firstLine="709"/>
        <w:jc w:val="both"/>
      </w:pPr>
      <w:r>
        <w:t>Однако через два дня к мастеру пришел другой рабочий и заявил, что брак допустил в тот день именно он.</w:t>
      </w:r>
    </w:p>
    <w:p w:rsidR="00BA5E7A" w:rsidRPr="0028195E" w:rsidRDefault="00BA5E7A" w:rsidP="00C05705">
      <w:pPr>
        <w:ind w:firstLine="709"/>
        <w:jc w:val="both"/>
        <w:rPr>
          <w:i/>
        </w:rPr>
      </w:pPr>
      <w:r w:rsidRPr="0028195E">
        <w:rPr>
          <w:i/>
        </w:rPr>
        <w:t>Какие действия вы предприняли бы на месте мастера?</w:t>
      </w:r>
    </w:p>
    <w:p w:rsidR="00BA5E7A" w:rsidRDefault="00BA5E7A" w:rsidP="00C05705">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BA5E7A" w:rsidRPr="0028195E" w:rsidRDefault="00BA5E7A" w:rsidP="00C05705">
      <w:pPr>
        <w:ind w:firstLine="709"/>
        <w:jc w:val="both"/>
        <w:rPr>
          <w:i/>
        </w:rPr>
      </w:pPr>
      <w:r w:rsidRPr="0028195E">
        <w:rPr>
          <w:i/>
        </w:rPr>
        <w:t>Как вы поступите на месте Лапина?</w:t>
      </w:r>
    </w:p>
    <w:p w:rsidR="00BA5E7A" w:rsidRDefault="00BA5E7A" w:rsidP="00C05705">
      <w:pPr>
        <w:ind w:firstLine="709"/>
        <w:jc w:val="both"/>
      </w:pPr>
      <w:r>
        <w:t>5. Вы принимаете работников по личному вопросу. К вам стал часто приходить сотрудник, который подробно и долго излагает свое недовольство обслуживанием в столовой,приемом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BA5E7A" w:rsidRPr="004125D8" w:rsidRDefault="00BA5E7A" w:rsidP="00C05705">
      <w:pPr>
        <w:ind w:firstLine="709"/>
        <w:jc w:val="both"/>
        <w:rPr>
          <w:i/>
        </w:rPr>
      </w:pPr>
      <w:r w:rsidRPr="004125D8">
        <w:rPr>
          <w:i/>
        </w:rPr>
        <w:t>Что бы вы предприняли на месте руководителя?</w:t>
      </w:r>
    </w:p>
    <w:p w:rsidR="00BA5E7A" w:rsidRPr="00BF46C4" w:rsidRDefault="00BA5E7A" w:rsidP="0008548E">
      <w:pPr>
        <w:jc w:val="both"/>
        <w:rPr>
          <w:i/>
        </w:rPr>
      </w:pPr>
    </w:p>
    <w:p w:rsidR="00BA5E7A" w:rsidRDefault="00BA5E7A" w:rsidP="000A26FA">
      <w:pPr>
        <w:ind w:firstLine="709"/>
        <w:jc w:val="both"/>
      </w:pPr>
      <w:r>
        <w:rPr>
          <w:i/>
        </w:rPr>
        <w:t>Комплексное проблемно-аналитическое задание 1.</w:t>
      </w:r>
    </w:p>
    <w:p w:rsidR="00BA5E7A" w:rsidRPr="000A26FA" w:rsidRDefault="00BA5E7A" w:rsidP="000A26FA">
      <w:pPr>
        <w:jc w:val="both"/>
        <w:rPr>
          <w:i/>
        </w:rPr>
      </w:pPr>
      <w:r>
        <w:t>Анализ принципов и норм деловых отношений в организации.</w:t>
      </w:r>
    </w:p>
    <w:p w:rsidR="00BA5E7A" w:rsidRDefault="00BA5E7A" w:rsidP="000A26FA">
      <w:r w:rsidRPr="00EA3A9E">
        <w:rPr>
          <w:u w:val="single"/>
        </w:rPr>
        <w:t>Ход работы:</w:t>
      </w:r>
      <w:r>
        <w:t xml:space="preserve"> прочитайте текст и перечислите:</w:t>
      </w:r>
    </w:p>
    <w:p w:rsidR="00BA5E7A" w:rsidRDefault="00BA5E7A" w:rsidP="000A26FA">
      <w:r>
        <w:t>– принципы и нормы деловых отношений, которые присутствуют в данной организации;</w:t>
      </w:r>
    </w:p>
    <w:p w:rsidR="00BA5E7A" w:rsidRDefault="00BA5E7A" w:rsidP="000A26FA">
      <w:r>
        <w:t>– принципы и нормы, несоблюдение которых привело к подобной ситуации.</w:t>
      </w:r>
    </w:p>
    <w:p w:rsidR="00BA5E7A" w:rsidRDefault="00BA5E7A" w:rsidP="000A26FA">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BA5E7A" w:rsidRDefault="00BA5E7A" w:rsidP="000A26FA">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BA5E7A" w:rsidRDefault="00BA5E7A" w:rsidP="000A26FA">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BA5E7A" w:rsidRDefault="00BA5E7A" w:rsidP="000A26FA">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BA5E7A" w:rsidRDefault="00BA5E7A" w:rsidP="000A26FA">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BA5E7A" w:rsidRDefault="00BA5E7A" w:rsidP="000A26FA">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BA5E7A" w:rsidRDefault="00BA5E7A" w:rsidP="000A26FA">
      <w:r>
        <w:t>управления. Все это выдает в нем выпускника программы MBA. По его мнению, компания пережила кризис и начала развиваться!</w:t>
      </w:r>
    </w:p>
    <w:p w:rsidR="00BA5E7A" w:rsidRDefault="00BA5E7A" w:rsidP="000A26FA">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BA5E7A" w:rsidRDefault="00BA5E7A" w:rsidP="000A26FA">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BA5E7A" w:rsidRDefault="00BA5E7A" w:rsidP="000A26FA"/>
    <w:p w:rsidR="00BA5E7A" w:rsidRDefault="00BA5E7A" w:rsidP="000A26FA">
      <w:pPr>
        <w:ind w:firstLine="709"/>
        <w:jc w:val="both"/>
      </w:pPr>
      <w:r>
        <w:rPr>
          <w:i/>
        </w:rPr>
        <w:t>Комплексное проблемно-аналитическое задание 2.</w:t>
      </w:r>
    </w:p>
    <w:p w:rsidR="00BA5E7A" w:rsidRDefault="00BA5E7A" w:rsidP="000A26FA">
      <w:pPr>
        <w:ind w:firstLine="567"/>
        <w:jc w:val="both"/>
      </w:pPr>
      <w:r w:rsidRPr="00921CB5">
        <w:t>«Э</w:t>
      </w:r>
      <w:r>
        <w:t>тические нормы поведения» – выявление своих сильных и слабых сторон с точки зрения нравственности.</w:t>
      </w:r>
    </w:p>
    <w:p w:rsidR="00BA5E7A" w:rsidRDefault="00BA5E7A" w:rsidP="000A26FA">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BA5E7A" w:rsidRDefault="00BA5E7A" w:rsidP="000A26FA">
      <w:pPr>
        <w:ind w:firstLine="709"/>
        <w:jc w:val="both"/>
      </w:pPr>
      <w:r w:rsidRPr="00921CB5">
        <w:rPr>
          <w:u w:val="single"/>
        </w:rPr>
        <w:t>Подведение итогов.</w:t>
      </w:r>
      <w:r>
        <w:t xml:space="preserve"> Представьте свои выводы по следующей схеме:</w:t>
      </w:r>
    </w:p>
    <w:p w:rsidR="00BA5E7A" w:rsidRDefault="00BA5E7A" w:rsidP="000A26FA">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19"/>
        <w:gridCol w:w="2420"/>
        <w:gridCol w:w="2420"/>
        <w:gridCol w:w="2420"/>
      </w:tblGrid>
      <w:tr w:rsidR="00BA5E7A" w:rsidTr="00795C21">
        <w:tc>
          <w:tcPr>
            <w:tcW w:w="2419" w:type="dxa"/>
          </w:tcPr>
          <w:p w:rsidR="00BA5E7A" w:rsidRDefault="00BA5E7A" w:rsidP="00795C21">
            <w:pPr>
              <w:jc w:val="center"/>
            </w:pPr>
            <w:r>
              <w:t>Мое мнение</w:t>
            </w:r>
          </w:p>
        </w:tc>
        <w:tc>
          <w:tcPr>
            <w:tcW w:w="2420" w:type="dxa"/>
          </w:tcPr>
          <w:p w:rsidR="00BA5E7A" w:rsidRDefault="00BA5E7A" w:rsidP="00795C21">
            <w:pPr>
              <w:jc w:val="center"/>
            </w:pPr>
            <w:r>
              <w:t>1-й знакомый</w:t>
            </w:r>
          </w:p>
        </w:tc>
        <w:tc>
          <w:tcPr>
            <w:tcW w:w="2420" w:type="dxa"/>
          </w:tcPr>
          <w:p w:rsidR="00BA5E7A" w:rsidRDefault="00BA5E7A" w:rsidP="00795C21">
            <w:pPr>
              <w:jc w:val="center"/>
            </w:pPr>
            <w:r>
              <w:t>2-й знакомый</w:t>
            </w:r>
          </w:p>
        </w:tc>
        <w:tc>
          <w:tcPr>
            <w:tcW w:w="2420" w:type="dxa"/>
          </w:tcPr>
          <w:p w:rsidR="00BA5E7A" w:rsidRDefault="00BA5E7A" w:rsidP="00795C21">
            <w:pPr>
              <w:jc w:val="center"/>
            </w:pPr>
            <w:r>
              <w:t>3-й знакомый</w:t>
            </w:r>
          </w:p>
        </w:tc>
      </w:tr>
      <w:tr w:rsidR="00BA5E7A" w:rsidTr="00795C21">
        <w:tc>
          <w:tcPr>
            <w:tcW w:w="9679" w:type="dxa"/>
            <w:gridSpan w:val="4"/>
          </w:tcPr>
          <w:p w:rsidR="00BA5E7A" w:rsidRDefault="00BA5E7A" w:rsidP="00795C21">
            <w:pPr>
              <w:jc w:val="center"/>
            </w:pPr>
            <w:r>
              <w:t>Мои сильные качества</w:t>
            </w: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9679" w:type="dxa"/>
            <w:gridSpan w:val="4"/>
          </w:tcPr>
          <w:p w:rsidR="00BA5E7A" w:rsidRDefault="00BA5E7A" w:rsidP="00795C21">
            <w:pPr>
              <w:jc w:val="center"/>
            </w:pPr>
            <w:r>
              <w:t>Мои слабые стороны</w:t>
            </w: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bl>
    <w:p w:rsidR="00BA5E7A" w:rsidRDefault="00BA5E7A" w:rsidP="000A26FA">
      <w:pPr>
        <w:ind w:firstLine="709"/>
        <w:jc w:val="both"/>
      </w:pPr>
      <w:r>
        <w:t>Совпала ли ваша самооценка с оценкой ваших качеств другими людьми?</w:t>
      </w:r>
    </w:p>
    <w:p w:rsidR="00BA5E7A" w:rsidRPr="00DC11F5" w:rsidRDefault="00BA5E7A" w:rsidP="009767E1">
      <w:pPr>
        <w:ind w:firstLine="709"/>
        <w:jc w:val="both"/>
      </w:pPr>
      <w:r>
        <w:t>Сделайте выводы и, если есть необходимость, предложите пути корректировки вашего поведения.</w:t>
      </w:r>
    </w:p>
    <w:sectPr w:rsidR="00BA5E7A" w:rsidRPr="00DC11F5" w:rsidSect="00D0013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1">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9"/>
  </w:num>
  <w:num w:numId="4">
    <w:abstractNumId w:val="16"/>
  </w:num>
  <w:num w:numId="5">
    <w:abstractNumId w:val="8"/>
  </w:num>
  <w:num w:numId="6">
    <w:abstractNumId w:val="4"/>
  </w:num>
  <w:num w:numId="7">
    <w:abstractNumId w:val="13"/>
  </w:num>
  <w:num w:numId="8">
    <w:abstractNumId w:val="17"/>
  </w:num>
  <w:num w:numId="9">
    <w:abstractNumId w:val="27"/>
  </w:num>
  <w:num w:numId="10">
    <w:abstractNumId w:val="14"/>
  </w:num>
  <w:num w:numId="11">
    <w:abstractNumId w:val="23"/>
  </w:num>
  <w:num w:numId="12">
    <w:abstractNumId w:val="19"/>
  </w:num>
  <w:num w:numId="13">
    <w:abstractNumId w:val="2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8"/>
  </w:num>
  <w:num w:numId="18">
    <w:abstractNumId w:val="20"/>
  </w:num>
  <w:num w:numId="19">
    <w:abstractNumId w:val="28"/>
  </w:num>
  <w:num w:numId="20">
    <w:abstractNumId w:val="15"/>
  </w:num>
  <w:num w:numId="21">
    <w:abstractNumId w:val="10"/>
  </w:num>
  <w:num w:numId="22">
    <w:abstractNumId w:val="11"/>
  </w:num>
  <w:num w:numId="23">
    <w:abstractNumId w:val="21"/>
  </w:num>
  <w:num w:numId="24">
    <w:abstractNumId w:val="5"/>
  </w:num>
  <w:num w:numId="25">
    <w:abstractNumId w:val="24"/>
  </w:num>
  <w:num w:numId="26">
    <w:abstractNumId w:val="12"/>
  </w:num>
  <w:num w:numId="27">
    <w:abstractNumId w:val="6"/>
  </w:num>
  <w:num w:numId="28">
    <w:abstractNumId w:val="26"/>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0306E"/>
    <w:rsid w:val="0001303E"/>
    <w:rsid w:val="00016276"/>
    <w:rsid w:val="00022183"/>
    <w:rsid w:val="0002526A"/>
    <w:rsid w:val="0003302C"/>
    <w:rsid w:val="00033CEA"/>
    <w:rsid w:val="00034631"/>
    <w:rsid w:val="00034A75"/>
    <w:rsid w:val="00035C71"/>
    <w:rsid w:val="000366C4"/>
    <w:rsid w:val="00036E7D"/>
    <w:rsid w:val="00036EBF"/>
    <w:rsid w:val="000472E3"/>
    <w:rsid w:val="00057CBB"/>
    <w:rsid w:val="00067EEC"/>
    <w:rsid w:val="00070FE2"/>
    <w:rsid w:val="00072222"/>
    <w:rsid w:val="000728EE"/>
    <w:rsid w:val="00075FB2"/>
    <w:rsid w:val="00076108"/>
    <w:rsid w:val="00084190"/>
    <w:rsid w:val="0008548E"/>
    <w:rsid w:val="00085A01"/>
    <w:rsid w:val="00090B42"/>
    <w:rsid w:val="000921C1"/>
    <w:rsid w:val="000A26FA"/>
    <w:rsid w:val="000A30AE"/>
    <w:rsid w:val="000A361D"/>
    <w:rsid w:val="000A5A62"/>
    <w:rsid w:val="000B027A"/>
    <w:rsid w:val="000B2E6F"/>
    <w:rsid w:val="000B6283"/>
    <w:rsid w:val="000B66F0"/>
    <w:rsid w:val="000D0F53"/>
    <w:rsid w:val="000D2F00"/>
    <w:rsid w:val="000D3718"/>
    <w:rsid w:val="000D793F"/>
    <w:rsid w:val="000E53B6"/>
    <w:rsid w:val="000F0053"/>
    <w:rsid w:val="000F0146"/>
    <w:rsid w:val="000F0F00"/>
    <w:rsid w:val="000F229C"/>
    <w:rsid w:val="000F440F"/>
    <w:rsid w:val="001069DB"/>
    <w:rsid w:val="0011002C"/>
    <w:rsid w:val="001134DA"/>
    <w:rsid w:val="0011373B"/>
    <w:rsid w:val="00116353"/>
    <w:rsid w:val="0011664E"/>
    <w:rsid w:val="00117F6D"/>
    <w:rsid w:val="001258D3"/>
    <w:rsid w:val="0013497C"/>
    <w:rsid w:val="001446E2"/>
    <w:rsid w:val="00145103"/>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B6C57"/>
    <w:rsid w:val="001C5440"/>
    <w:rsid w:val="001C5872"/>
    <w:rsid w:val="001D3ABC"/>
    <w:rsid w:val="001D3BD4"/>
    <w:rsid w:val="001D3CDD"/>
    <w:rsid w:val="001D4F6F"/>
    <w:rsid w:val="001E1177"/>
    <w:rsid w:val="001E2AB0"/>
    <w:rsid w:val="001E43EC"/>
    <w:rsid w:val="001E5A43"/>
    <w:rsid w:val="001E638B"/>
    <w:rsid w:val="001F0A5D"/>
    <w:rsid w:val="001F5B8A"/>
    <w:rsid w:val="001F5F76"/>
    <w:rsid w:val="0020180A"/>
    <w:rsid w:val="00201B8B"/>
    <w:rsid w:val="002047DA"/>
    <w:rsid w:val="00207660"/>
    <w:rsid w:val="0021291A"/>
    <w:rsid w:val="00215348"/>
    <w:rsid w:val="00215742"/>
    <w:rsid w:val="002262FB"/>
    <w:rsid w:val="00234A45"/>
    <w:rsid w:val="002378D5"/>
    <w:rsid w:val="00237E19"/>
    <w:rsid w:val="0024195B"/>
    <w:rsid w:val="00243CC6"/>
    <w:rsid w:val="00244D48"/>
    <w:rsid w:val="00253C7D"/>
    <w:rsid w:val="00256CE8"/>
    <w:rsid w:val="00257C0F"/>
    <w:rsid w:val="00262FFD"/>
    <w:rsid w:val="0026408C"/>
    <w:rsid w:val="00270187"/>
    <w:rsid w:val="00272242"/>
    <w:rsid w:val="0028195E"/>
    <w:rsid w:val="00283F33"/>
    <w:rsid w:val="00284B75"/>
    <w:rsid w:val="002853BB"/>
    <w:rsid w:val="002900BE"/>
    <w:rsid w:val="00292248"/>
    <w:rsid w:val="00294015"/>
    <w:rsid w:val="002A1C80"/>
    <w:rsid w:val="002A1EA3"/>
    <w:rsid w:val="002A3873"/>
    <w:rsid w:val="002A5241"/>
    <w:rsid w:val="002B6E27"/>
    <w:rsid w:val="002B7646"/>
    <w:rsid w:val="002C1568"/>
    <w:rsid w:val="002C2420"/>
    <w:rsid w:val="002C4C8B"/>
    <w:rsid w:val="002D0F2F"/>
    <w:rsid w:val="002D30B4"/>
    <w:rsid w:val="002E3693"/>
    <w:rsid w:val="002E6EA5"/>
    <w:rsid w:val="002F1FCD"/>
    <w:rsid w:val="002F2EDF"/>
    <w:rsid w:val="002F5FBB"/>
    <w:rsid w:val="002F782F"/>
    <w:rsid w:val="003013BD"/>
    <w:rsid w:val="00302DFD"/>
    <w:rsid w:val="003062D9"/>
    <w:rsid w:val="00313976"/>
    <w:rsid w:val="0032634E"/>
    <w:rsid w:val="00330BD5"/>
    <w:rsid w:val="003363FA"/>
    <w:rsid w:val="00337D36"/>
    <w:rsid w:val="0034056F"/>
    <w:rsid w:val="0034105A"/>
    <w:rsid w:val="00350EF3"/>
    <w:rsid w:val="003519D7"/>
    <w:rsid w:val="00352048"/>
    <w:rsid w:val="00353B01"/>
    <w:rsid w:val="00360B62"/>
    <w:rsid w:val="00360EE1"/>
    <w:rsid w:val="003677C0"/>
    <w:rsid w:val="00367A3C"/>
    <w:rsid w:val="00372648"/>
    <w:rsid w:val="00375E38"/>
    <w:rsid w:val="00376A0A"/>
    <w:rsid w:val="003777FE"/>
    <w:rsid w:val="00391B03"/>
    <w:rsid w:val="00394DB7"/>
    <w:rsid w:val="003A76FF"/>
    <w:rsid w:val="003B1DD6"/>
    <w:rsid w:val="003B2E7C"/>
    <w:rsid w:val="003B3D6D"/>
    <w:rsid w:val="003C4013"/>
    <w:rsid w:val="003C752F"/>
    <w:rsid w:val="003E2C9F"/>
    <w:rsid w:val="003E48E0"/>
    <w:rsid w:val="003E799C"/>
    <w:rsid w:val="003F0CEF"/>
    <w:rsid w:val="003F18DB"/>
    <w:rsid w:val="003F1A24"/>
    <w:rsid w:val="003F2293"/>
    <w:rsid w:val="003F4282"/>
    <w:rsid w:val="003F48D3"/>
    <w:rsid w:val="003F536C"/>
    <w:rsid w:val="0040180E"/>
    <w:rsid w:val="004125D8"/>
    <w:rsid w:val="004159E3"/>
    <w:rsid w:val="00417388"/>
    <w:rsid w:val="00421296"/>
    <w:rsid w:val="00424966"/>
    <w:rsid w:val="0043057E"/>
    <w:rsid w:val="00430FBB"/>
    <w:rsid w:val="004532AB"/>
    <w:rsid w:val="00454EA2"/>
    <w:rsid w:val="004643E1"/>
    <w:rsid w:val="00466912"/>
    <w:rsid w:val="00485B61"/>
    <w:rsid w:val="004A1D5E"/>
    <w:rsid w:val="004B0DB4"/>
    <w:rsid w:val="004B69FC"/>
    <w:rsid w:val="004B72D1"/>
    <w:rsid w:val="004D2C5D"/>
    <w:rsid w:val="004D4ABB"/>
    <w:rsid w:val="004E1D16"/>
    <w:rsid w:val="004E2400"/>
    <w:rsid w:val="004E5484"/>
    <w:rsid w:val="004E5C18"/>
    <w:rsid w:val="004E7649"/>
    <w:rsid w:val="004F0BE4"/>
    <w:rsid w:val="004F4739"/>
    <w:rsid w:val="004F780A"/>
    <w:rsid w:val="004F7B61"/>
    <w:rsid w:val="0050343B"/>
    <w:rsid w:val="005038DE"/>
    <w:rsid w:val="00503B3E"/>
    <w:rsid w:val="00510F01"/>
    <w:rsid w:val="0051711D"/>
    <w:rsid w:val="005176E9"/>
    <w:rsid w:val="0052002C"/>
    <w:rsid w:val="00521EC4"/>
    <w:rsid w:val="00541096"/>
    <w:rsid w:val="00542AD1"/>
    <w:rsid w:val="005523AB"/>
    <w:rsid w:val="00554FB1"/>
    <w:rsid w:val="00557DC1"/>
    <w:rsid w:val="005612E5"/>
    <w:rsid w:val="005671F6"/>
    <w:rsid w:val="00584D74"/>
    <w:rsid w:val="00586578"/>
    <w:rsid w:val="00586680"/>
    <w:rsid w:val="00595C13"/>
    <w:rsid w:val="005A2EAD"/>
    <w:rsid w:val="005A5AE6"/>
    <w:rsid w:val="005A610E"/>
    <w:rsid w:val="005B0DEE"/>
    <w:rsid w:val="005B6382"/>
    <w:rsid w:val="005B6B6E"/>
    <w:rsid w:val="005C1F1F"/>
    <w:rsid w:val="005C2B3C"/>
    <w:rsid w:val="005C66B3"/>
    <w:rsid w:val="005C686E"/>
    <w:rsid w:val="005D6601"/>
    <w:rsid w:val="005E6CE1"/>
    <w:rsid w:val="005F0774"/>
    <w:rsid w:val="005F48B9"/>
    <w:rsid w:val="005F7335"/>
    <w:rsid w:val="006038D7"/>
    <w:rsid w:val="006178D3"/>
    <w:rsid w:val="006237AC"/>
    <w:rsid w:val="006351D8"/>
    <w:rsid w:val="006368A3"/>
    <w:rsid w:val="00637074"/>
    <w:rsid w:val="0064569F"/>
    <w:rsid w:val="00645B11"/>
    <w:rsid w:val="0065192A"/>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C5C56"/>
    <w:rsid w:val="006E3FF4"/>
    <w:rsid w:val="006E45B3"/>
    <w:rsid w:val="006F2550"/>
    <w:rsid w:val="006F5EFD"/>
    <w:rsid w:val="00700964"/>
    <w:rsid w:val="00704738"/>
    <w:rsid w:val="0070646A"/>
    <w:rsid w:val="00707077"/>
    <w:rsid w:val="00707E3B"/>
    <w:rsid w:val="0071262F"/>
    <w:rsid w:val="00715365"/>
    <w:rsid w:val="0071580D"/>
    <w:rsid w:val="00720A58"/>
    <w:rsid w:val="007214C2"/>
    <w:rsid w:val="00721679"/>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1C6C"/>
    <w:rsid w:val="00795927"/>
    <w:rsid w:val="00795C21"/>
    <w:rsid w:val="007A0E70"/>
    <w:rsid w:val="007A2CC8"/>
    <w:rsid w:val="007A3601"/>
    <w:rsid w:val="007A6E9D"/>
    <w:rsid w:val="007B023B"/>
    <w:rsid w:val="007B0901"/>
    <w:rsid w:val="007C2426"/>
    <w:rsid w:val="007C3243"/>
    <w:rsid w:val="007C523C"/>
    <w:rsid w:val="007C7C85"/>
    <w:rsid w:val="007D5A9A"/>
    <w:rsid w:val="007E03E8"/>
    <w:rsid w:val="007E0CB5"/>
    <w:rsid w:val="007E2B58"/>
    <w:rsid w:val="007E49F4"/>
    <w:rsid w:val="007E6BD0"/>
    <w:rsid w:val="007F3659"/>
    <w:rsid w:val="007F3ACF"/>
    <w:rsid w:val="007F7246"/>
    <w:rsid w:val="00802C02"/>
    <w:rsid w:val="00802F71"/>
    <w:rsid w:val="008103F9"/>
    <w:rsid w:val="00810CAE"/>
    <w:rsid w:val="008170B6"/>
    <w:rsid w:val="008253C8"/>
    <w:rsid w:val="00827C6C"/>
    <w:rsid w:val="008365A6"/>
    <w:rsid w:val="0084206C"/>
    <w:rsid w:val="00842B7D"/>
    <w:rsid w:val="008434AC"/>
    <w:rsid w:val="00843BD8"/>
    <w:rsid w:val="00852C66"/>
    <w:rsid w:val="008605EF"/>
    <w:rsid w:val="008646C3"/>
    <w:rsid w:val="008649FD"/>
    <w:rsid w:val="008727D0"/>
    <w:rsid w:val="008808C4"/>
    <w:rsid w:val="008818A7"/>
    <w:rsid w:val="0088674A"/>
    <w:rsid w:val="008923FA"/>
    <w:rsid w:val="0089270A"/>
    <w:rsid w:val="00895AA6"/>
    <w:rsid w:val="00896A13"/>
    <w:rsid w:val="008A7E41"/>
    <w:rsid w:val="008B3563"/>
    <w:rsid w:val="008B3D55"/>
    <w:rsid w:val="008D059F"/>
    <w:rsid w:val="008E601C"/>
    <w:rsid w:val="008F24A0"/>
    <w:rsid w:val="0090429A"/>
    <w:rsid w:val="00904BBC"/>
    <w:rsid w:val="00907318"/>
    <w:rsid w:val="00910549"/>
    <w:rsid w:val="00914D9D"/>
    <w:rsid w:val="009179AE"/>
    <w:rsid w:val="00921CB5"/>
    <w:rsid w:val="009220A7"/>
    <w:rsid w:val="00922ADD"/>
    <w:rsid w:val="0092641C"/>
    <w:rsid w:val="00927855"/>
    <w:rsid w:val="00933654"/>
    <w:rsid w:val="00935672"/>
    <w:rsid w:val="00940B4F"/>
    <w:rsid w:val="00942D0B"/>
    <w:rsid w:val="009512A4"/>
    <w:rsid w:val="00952F45"/>
    <w:rsid w:val="0095663B"/>
    <w:rsid w:val="00956A1F"/>
    <w:rsid w:val="00956B22"/>
    <w:rsid w:val="00960817"/>
    <w:rsid w:val="00960E38"/>
    <w:rsid w:val="009636B6"/>
    <w:rsid w:val="009658B9"/>
    <w:rsid w:val="00966D75"/>
    <w:rsid w:val="009767E1"/>
    <w:rsid w:val="0099483A"/>
    <w:rsid w:val="009968CF"/>
    <w:rsid w:val="00996A25"/>
    <w:rsid w:val="009A0559"/>
    <w:rsid w:val="009A34D9"/>
    <w:rsid w:val="009A4485"/>
    <w:rsid w:val="009A4F46"/>
    <w:rsid w:val="009B1BE2"/>
    <w:rsid w:val="009C2575"/>
    <w:rsid w:val="009C38DB"/>
    <w:rsid w:val="009C58AD"/>
    <w:rsid w:val="009D17A9"/>
    <w:rsid w:val="009E0C36"/>
    <w:rsid w:val="009E1B30"/>
    <w:rsid w:val="009E396A"/>
    <w:rsid w:val="009F45EB"/>
    <w:rsid w:val="00A134C3"/>
    <w:rsid w:val="00A224BC"/>
    <w:rsid w:val="00A31EC2"/>
    <w:rsid w:val="00A34699"/>
    <w:rsid w:val="00A35F47"/>
    <w:rsid w:val="00A430D9"/>
    <w:rsid w:val="00A43992"/>
    <w:rsid w:val="00A44DFF"/>
    <w:rsid w:val="00A507E8"/>
    <w:rsid w:val="00A54872"/>
    <w:rsid w:val="00A567A0"/>
    <w:rsid w:val="00A56BFB"/>
    <w:rsid w:val="00A87544"/>
    <w:rsid w:val="00A91F5F"/>
    <w:rsid w:val="00A92D7B"/>
    <w:rsid w:val="00A941AA"/>
    <w:rsid w:val="00A96FF5"/>
    <w:rsid w:val="00AA13E3"/>
    <w:rsid w:val="00AA24C3"/>
    <w:rsid w:val="00AA7FB1"/>
    <w:rsid w:val="00AB0B0B"/>
    <w:rsid w:val="00AB6580"/>
    <w:rsid w:val="00AC2938"/>
    <w:rsid w:val="00AD0283"/>
    <w:rsid w:val="00AD658D"/>
    <w:rsid w:val="00AE310A"/>
    <w:rsid w:val="00AE40A4"/>
    <w:rsid w:val="00AE7A3F"/>
    <w:rsid w:val="00AE7BAC"/>
    <w:rsid w:val="00AF0687"/>
    <w:rsid w:val="00AF16E5"/>
    <w:rsid w:val="00AF3740"/>
    <w:rsid w:val="00AF4350"/>
    <w:rsid w:val="00B07359"/>
    <w:rsid w:val="00B07384"/>
    <w:rsid w:val="00B10602"/>
    <w:rsid w:val="00B13684"/>
    <w:rsid w:val="00B219AE"/>
    <w:rsid w:val="00B319A4"/>
    <w:rsid w:val="00B408B6"/>
    <w:rsid w:val="00B4121F"/>
    <w:rsid w:val="00B43110"/>
    <w:rsid w:val="00B47B0E"/>
    <w:rsid w:val="00B60D59"/>
    <w:rsid w:val="00B65424"/>
    <w:rsid w:val="00B73C62"/>
    <w:rsid w:val="00B75BE2"/>
    <w:rsid w:val="00B77365"/>
    <w:rsid w:val="00B91DFF"/>
    <w:rsid w:val="00B92560"/>
    <w:rsid w:val="00B92EED"/>
    <w:rsid w:val="00B940C4"/>
    <w:rsid w:val="00B94CB1"/>
    <w:rsid w:val="00B97BE2"/>
    <w:rsid w:val="00BA2398"/>
    <w:rsid w:val="00BA5E7A"/>
    <w:rsid w:val="00BB1B65"/>
    <w:rsid w:val="00BB7524"/>
    <w:rsid w:val="00BB791C"/>
    <w:rsid w:val="00BC5BB2"/>
    <w:rsid w:val="00BD106F"/>
    <w:rsid w:val="00BD314D"/>
    <w:rsid w:val="00BD3B7D"/>
    <w:rsid w:val="00BE24BB"/>
    <w:rsid w:val="00BE401E"/>
    <w:rsid w:val="00BE57FE"/>
    <w:rsid w:val="00BF46C4"/>
    <w:rsid w:val="00C0055D"/>
    <w:rsid w:val="00C05705"/>
    <w:rsid w:val="00C06B3E"/>
    <w:rsid w:val="00C11074"/>
    <w:rsid w:val="00C11973"/>
    <w:rsid w:val="00C12B5D"/>
    <w:rsid w:val="00C310C6"/>
    <w:rsid w:val="00C321E7"/>
    <w:rsid w:val="00C326D2"/>
    <w:rsid w:val="00C36EC8"/>
    <w:rsid w:val="00C400CC"/>
    <w:rsid w:val="00C46911"/>
    <w:rsid w:val="00C53680"/>
    <w:rsid w:val="00C65C36"/>
    <w:rsid w:val="00C7395D"/>
    <w:rsid w:val="00C74A38"/>
    <w:rsid w:val="00C8171F"/>
    <w:rsid w:val="00CA0FC5"/>
    <w:rsid w:val="00CA10C0"/>
    <w:rsid w:val="00CA38FF"/>
    <w:rsid w:val="00CB55BD"/>
    <w:rsid w:val="00CC7FE5"/>
    <w:rsid w:val="00CD3615"/>
    <w:rsid w:val="00CD591B"/>
    <w:rsid w:val="00CD6905"/>
    <w:rsid w:val="00CD7788"/>
    <w:rsid w:val="00CE089B"/>
    <w:rsid w:val="00CE3578"/>
    <w:rsid w:val="00CE4747"/>
    <w:rsid w:val="00CE5CFF"/>
    <w:rsid w:val="00CF46CA"/>
    <w:rsid w:val="00CF6992"/>
    <w:rsid w:val="00CF6B2C"/>
    <w:rsid w:val="00CF7650"/>
    <w:rsid w:val="00D00133"/>
    <w:rsid w:val="00D028D6"/>
    <w:rsid w:val="00D1126D"/>
    <w:rsid w:val="00D31D15"/>
    <w:rsid w:val="00D3275A"/>
    <w:rsid w:val="00D34A3E"/>
    <w:rsid w:val="00D415B0"/>
    <w:rsid w:val="00D53982"/>
    <w:rsid w:val="00D57159"/>
    <w:rsid w:val="00D5728C"/>
    <w:rsid w:val="00D64438"/>
    <w:rsid w:val="00D67B67"/>
    <w:rsid w:val="00D862BD"/>
    <w:rsid w:val="00DA7D17"/>
    <w:rsid w:val="00DC11F5"/>
    <w:rsid w:val="00DE2A6A"/>
    <w:rsid w:val="00DE3071"/>
    <w:rsid w:val="00DF650C"/>
    <w:rsid w:val="00E04702"/>
    <w:rsid w:val="00E079D9"/>
    <w:rsid w:val="00E12135"/>
    <w:rsid w:val="00E16DC4"/>
    <w:rsid w:val="00E16F87"/>
    <w:rsid w:val="00E21B98"/>
    <w:rsid w:val="00E31B51"/>
    <w:rsid w:val="00E324FF"/>
    <w:rsid w:val="00E3414D"/>
    <w:rsid w:val="00E353DC"/>
    <w:rsid w:val="00E36AAC"/>
    <w:rsid w:val="00E376C9"/>
    <w:rsid w:val="00E40E59"/>
    <w:rsid w:val="00E46EB1"/>
    <w:rsid w:val="00E54D67"/>
    <w:rsid w:val="00E562B2"/>
    <w:rsid w:val="00E66028"/>
    <w:rsid w:val="00E67765"/>
    <w:rsid w:val="00E70EB1"/>
    <w:rsid w:val="00E7103B"/>
    <w:rsid w:val="00E73DF4"/>
    <w:rsid w:val="00E80F41"/>
    <w:rsid w:val="00E8101E"/>
    <w:rsid w:val="00E812AC"/>
    <w:rsid w:val="00E937B3"/>
    <w:rsid w:val="00E96F03"/>
    <w:rsid w:val="00EA1884"/>
    <w:rsid w:val="00EA3A9E"/>
    <w:rsid w:val="00EA7FF3"/>
    <w:rsid w:val="00EB065C"/>
    <w:rsid w:val="00EB3314"/>
    <w:rsid w:val="00EB3399"/>
    <w:rsid w:val="00EC232D"/>
    <w:rsid w:val="00EC3BF7"/>
    <w:rsid w:val="00EC5D20"/>
    <w:rsid w:val="00EC6C16"/>
    <w:rsid w:val="00ED1024"/>
    <w:rsid w:val="00ED171C"/>
    <w:rsid w:val="00ED396A"/>
    <w:rsid w:val="00ED3E68"/>
    <w:rsid w:val="00ED4788"/>
    <w:rsid w:val="00EE64B9"/>
    <w:rsid w:val="00EE7217"/>
    <w:rsid w:val="00EF140F"/>
    <w:rsid w:val="00EF31F4"/>
    <w:rsid w:val="00EF7E24"/>
    <w:rsid w:val="00F0399E"/>
    <w:rsid w:val="00F0716B"/>
    <w:rsid w:val="00F1768B"/>
    <w:rsid w:val="00F229AC"/>
    <w:rsid w:val="00F24D0B"/>
    <w:rsid w:val="00F27EA9"/>
    <w:rsid w:val="00F3044D"/>
    <w:rsid w:val="00F368F2"/>
    <w:rsid w:val="00F41ACF"/>
    <w:rsid w:val="00F5396A"/>
    <w:rsid w:val="00F6408F"/>
    <w:rsid w:val="00F70365"/>
    <w:rsid w:val="00F72A6D"/>
    <w:rsid w:val="00F742CF"/>
    <w:rsid w:val="00F918CC"/>
    <w:rsid w:val="00F91CD9"/>
    <w:rsid w:val="00F92B2D"/>
    <w:rsid w:val="00F93251"/>
    <w:rsid w:val="00F9543C"/>
    <w:rsid w:val="00F96F0A"/>
    <w:rsid w:val="00F97B37"/>
    <w:rsid w:val="00FA628D"/>
    <w:rsid w:val="00FB4057"/>
    <w:rsid w:val="00FB5186"/>
    <w:rsid w:val="00FC3B95"/>
    <w:rsid w:val="00FC5090"/>
    <w:rsid w:val="00FD2413"/>
    <w:rsid w:val="00FD7114"/>
    <w:rsid w:val="00FE264D"/>
    <w:rsid w:val="00FE5CA6"/>
    <w:rsid w:val="00FE73FF"/>
    <w:rsid w:val="00FE7D03"/>
    <w:rsid w:val="00FF051E"/>
    <w:rsid w:val="00FF282E"/>
    <w:rsid w:val="00FF337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133"/>
    <w:rPr>
      <w:sz w:val="24"/>
      <w:szCs w:val="24"/>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qFormat/>
    <w:rsid w:val="00E36AAC"/>
    <w:pPr>
      <w:keepNext/>
      <w:keepLines/>
      <w:spacing w:before="40"/>
      <w:outlineLvl w:val="2"/>
    </w:pPr>
    <w:rPr>
      <w:rFonts w:ascii="Cambria" w:hAnsi="Cambria"/>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96A25"/>
    <w:rPr>
      <w:rFonts w:ascii="Arial" w:hAnsi="Arial"/>
      <w:b/>
      <w:i/>
      <w:sz w:val="28"/>
    </w:rPr>
  </w:style>
  <w:style w:type="character" w:customStyle="1" w:styleId="Heading3Char">
    <w:name w:val="Heading 3 Char"/>
    <w:basedOn w:val="DefaultParagraphFont"/>
    <w:link w:val="Heading3"/>
    <w:uiPriority w:val="99"/>
    <w:locked/>
    <w:rsid w:val="00E36AAC"/>
    <w:rPr>
      <w:rFonts w:ascii="Cambria" w:hAnsi="Cambria" w:cs="Times New Roman"/>
      <w:color w:val="243F60"/>
      <w:sz w:val="24"/>
      <w:szCs w:val="24"/>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customStyle="1" w:styleId="ConsPlusNonformat">
    <w:name w:val="ConsPlusNonformat"/>
    <w:uiPriority w:val="99"/>
    <w:rsid w:val="00485B61"/>
    <w:pPr>
      <w:widowControl w:val="0"/>
      <w:autoSpaceDE w:val="0"/>
      <w:autoSpaceDN w:val="0"/>
    </w:pPr>
    <w:rPr>
      <w:rFonts w:ascii="Courier New" w:hAnsi="Courier New" w:cs="Courier New"/>
      <w:sz w:val="20"/>
      <w:szCs w:val="20"/>
    </w:rPr>
  </w:style>
  <w:style w:type="character" w:styleId="FollowedHyperlink">
    <w:name w:val="FollowedHyperlink"/>
    <w:basedOn w:val="DefaultParagraphFont"/>
    <w:uiPriority w:val="99"/>
    <w:semiHidden/>
    <w:rsid w:val="00A43992"/>
    <w:rPr>
      <w:rFonts w:cs="Times New Roman"/>
      <w:color w:val="800080"/>
      <w:u w:val="single"/>
    </w:rPr>
  </w:style>
  <w:style w:type="paragraph" w:customStyle="1" w:styleId="TableParagraph">
    <w:name w:val="Table Paragraph"/>
    <w:basedOn w:val="Normal"/>
    <w:uiPriority w:val="99"/>
    <w:rsid w:val="00A224BC"/>
    <w:pPr>
      <w:widowControl w:val="0"/>
      <w:autoSpaceDE w:val="0"/>
      <w:autoSpaceDN w:val="0"/>
    </w:pPr>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811170044">
      <w:marLeft w:val="0"/>
      <w:marRight w:val="0"/>
      <w:marTop w:val="0"/>
      <w:marBottom w:val="0"/>
      <w:divBdr>
        <w:top w:val="none" w:sz="0" w:space="0" w:color="auto"/>
        <w:left w:val="none" w:sz="0" w:space="0" w:color="auto"/>
        <w:bottom w:val="none" w:sz="0" w:space="0" w:color="auto"/>
        <w:right w:val="none" w:sz="0" w:space="0" w:color="auto"/>
      </w:divBdr>
    </w:div>
    <w:div w:id="811170045">
      <w:marLeft w:val="0"/>
      <w:marRight w:val="0"/>
      <w:marTop w:val="0"/>
      <w:marBottom w:val="0"/>
      <w:divBdr>
        <w:top w:val="none" w:sz="0" w:space="0" w:color="auto"/>
        <w:left w:val="none" w:sz="0" w:space="0" w:color="auto"/>
        <w:bottom w:val="none" w:sz="0" w:space="0" w:color="auto"/>
        <w:right w:val="none" w:sz="0" w:space="0" w:color="auto"/>
      </w:divBdr>
      <w:divsChild>
        <w:div w:id="811170154">
          <w:marLeft w:val="0"/>
          <w:marRight w:val="0"/>
          <w:marTop w:val="0"/>
          <w:marBottom w:val="0"/>
          <w:divBdr>
            <w:top w:val="none" w:sz="0" w:space="0" w:color="auto"/>
            <w:left w:val="none" w:sz="0" w:space="0" w:color="auto"/>
            <w:bottom w:val="none" w:sz="0" w:space="0" w:color="auto"/>
            <w:right w:val="none" w:sz="0" w:space="0" w:color="auto"/>
          </w:divBdr>
          <w:divsChild>
            <w:div w:id="811170090">
              <w:marLeft w:val="0"/>
              <w:marRight w:val="450"/>
              <w:marTop w:val="0"/>
              <w:marBottom w:val="0"/>
              <w:divBdr>
                <w:top w:val="none" w:sz="0" w:space="0" w:color="auto"/>
                <w:left w:val="none" w:sz="0" w:space="0" w:color="auto"/>
                <w:bottom w:val="none" w:sz="0" w:space="0" w:color="auto"/>
                <w:right w:val="none" w:sz="0" w:space="0" w:color="auto"/>
              </w:divBdr>
            </w:div>
          </w:divsChild>
        </w:div>
        <w:div w:id="811170265">
          <w:marLeft w:val="0"/>
          <w:marRight w:val="0"/>
          <w:marTop w:val="0"/>
          <w:marBottom w:val="0"/>
          <w:divBdr>
            <w:top w:val="none" w:sz="0" w:space="0" w:color="auto"/>
            <w:left w:val="none" w:sz="0" w:space="0" w:color="auto"/>
            <w:bottom w:val="none" w:sz="0" w:space="0" w:color="auto"/>
            <w:right w:val="none" w:sz="0" w:space="0" w:color="auto"/>
          </w:divBdr>
          <w:divsChild>
            <w:div w:id="811170192">
              <w:marLeft w:val="0"/>
              <w:marRight w:val="0"/>
              <w:marTop w:val="0"/>
              <w:marBottom w:val="75"/>
              <w:divBdr>
                <w:top w:val="none" w:sz="0" w:space="0" w:color="auto"/>
                <w:left w:val="none" w:sz="0" w:space="0" w:color="auto"/>
                <w:bottom w:val="none" w:sz="0" w:space="0" w:color="auto"/>
                <w:right w:val="none" w:sz="0" w:space="0" w:color="auto"/>
              </w:divBdr>
            </w:div>
            <w:div w:id="811170198">
              <w:marLeft w:val="0"/>
              <w:marRight w:val="0"/>
              <w:marTop w:val="0"/>
              <w:marBottom w:val="75"/>
              <w:divBdr>
                <w:top w:val="none" w:sz="0" w:space="0" w:color="auto"/>
                <w:left w:val="none" w:sz="0" w:space="0" w:color="auto"/>
                <w:bottom w:val="none" w:sz="0" w:space="0" w:color="auto"/>
                <w:right w:val="none" w:sz="0" w:space="0" w:color="auto"/>
              </w:divBdr>
            </w:div>
            <w:div w:id="8111702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11170050">
      <w:marLeft w:val="0"/>
      <w:marRight w:val="0"/>
      <w:marTop w:val="0"/>
      <w:marBottom w:val="0"/>
      <w:divBdr>
        <w:top w:val="none" w:sz="0" w:space="0" w:color="auto"/>
        <w:left w:val="none" w:sz="0" w:space="0" w:color="auto"/>
        <w:bottom w:val="none" w:sz="0" w:space="0" w:color="auto"/>
        <w:right w:val="none" w:sz="0" w:space="0" w:color="auto"/>
      </w:divBdr>
      <w:divsChild>
        <w:div w:id="811170213">
          <w:marLeft w:val="0"/>
          <w:marRight w:val="0"/>
          <w:marTop w:val="0"/>
          <w:marBottom w:val="0"/>
          <w:divBdr>
            <w:top w:val="none" w:sz="0" w:space="0" w:color="auto"/>
            <w:left w:val="none" w:sz="0" w:space="0" w:color="auto"/>
            <w:bottom w:val="none" w:sz="0" w:space="0" w:color="auto"/>
            <w:right w:val="none" w:sz="0" w:space="0" w:color="auto"/>
          </w:divBdr>
          <w:divsChild>
            <w:div w:id="811170072">
              <w:marLeft w:val="0"/>
              <w:marRight w:val="0"/>
              <w:marTop w:val="0"/>
              <w:marBottom w:val="0"/>
              <w:divBdr>
                <w:top w:val="none" w:sz="0" w:space="0" w:color="auto"/>
                <w:left w:val="none" w:sz="0" w:space="0" w:color="auto"/>
                <w:bottom w:val="none" w:sz="0" w:space="0" w:color="auto"/>
                <w:right w:val="none" w:sz="0" w:space="0" w:color="auto"/>
              </w:divBdr>
            </w:div>
            <w:div w:id="811170085">
              <w:marLeft w:val="0"/>
              <w:marRight w:val="0"/>
              <w:marTop w:val="0"/>
              <w:marBottom w:val="0"/>
              <w:divBdr>
                <w:top w:val="none" w:sz="0" w:space="0" w:color="auto"/>
                <w:left w:val="none" w:sz="0" w:space="0" w:color="auto"/>
                <w:bottom w:val="none" w:sz="0" w:space="0" w:color="auto"/>
                <w:right w:val="none" w:sz="0" w:space="0" w:color="auto"/>
              </w:divBdr>
            </w:div>
            <w:div w:id="811170138">
              <w:marLeft w:val="0"/>
              <w:marRight w:val="0"/>
              <w:marTop w:val="0"/>
              <w:marBottom w:val="0"/>
              <w:divBdr>
                <w:top w:val="none" w:sz="0" w:space="0" w:color="auto"/>
                <w:left w:val="none" w:sz="0" w:space="0" w:color="auto"/>
                <w:bottom w:val="none" w:sz="0" w:space="0" w:color="auto"/>
                <w:right w:val="none" w:sz="0" w:space="0" w:color="auto"/>
              </w:divBdr>
            </w:div>
            <w:div w:id="811170190">
              <w:marLeft w:val="0"/>
              <w:marRight w:val="0"/>
              <w:marTop w:val="0"/>
              <w:marBottom w:val="0"/>
              <w:divBdr>
                <w:top w:val="none" w:sz="0" w:space="0" w:color="auto"/>
                <w:left w:val="none" w:sz="0" w:space="0" w:color="auto"/>
                <w:bottom w:val="none" w:sz="0" w:space="0" w:color="auto"/>
                <w:right w:val="none" w:sz="0" w:space="0" w:color="auto"/>
              </w:divBdr>
            </w:div>
            <w:div w:id="81117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052">
      <w:marLeft w:val="0"/>
      <w:marRight w:val="0"/>
      <w:marTop w:val="0"/>
      <w:marBottom w:val="0"/>
      <w:divBdr>
        <w:top w:val="none" w:sz="0" w:space="0" w:color="auto"/>
        <w:left w:val="none" w:sz="0" w:space="0" w:color="auto"/>
        <w:bottom w:val="none" w:sz="0" w:space="0" w:color="auto"/>
        <w:right w:val="none" w:sz="0" w:space="0" w:color="auto"/>
      </w:divBdr>
      <w:divsChild>
        <w:div w:id="811170161">
          <w:marLeft w:val="0"/>
          <w:marRight w:val="0"/>
          <w:marTop w:val="0"/>
          <w:marBottom w:val="0"/>
          <w:divBdr>
            <w:top w:val="none" w:sz="0" w:space="0" w:color="auto"/>
            <w:left w:val="none" w:sz="0" w:space="0" w:color="auto"/>
            <w:bottom w:val="none" w:sz="0" w:space="0" w:color="auto"/>
            <w:right w:val="none" w:sz="0" w:space="0" w:color="auto"/>
          </w:divBdr>
          <w:divsChild>
            <w:div w:id="811170171">
              <w:marLeft w:val="0"/>
              <w:marRight w:val="450"/>
              <w:marTop w:val="0"/>
              <w:marBottom w:val="0"/>
              <w:divBdr>
                <w:top w:val="none" w:sz="0" w:space="0" w:color="auto"/>
                <w:left w:val="none" w:sz="0" w:space="0" w:color="auto"/>
                <w:bottom w:val="none" w:sz="0" w:space="0" w:color="auto"/>
                <w:right w:val="none" w:sz="0" w:space="0" w:color="auto"/>
              </w:divBdr>
            </w:div>
          </w:divsChild>
        </w:div>
        <w:div w:id="811170164">
          <w:marLeft w:val="0"/>
          <w:marRight w:val="0"/>
          <w:marTop w:val="0"/>
          <w:marBottom w:val="0"/>
          <w:divBdr>
            <w:top w:val="none" w:sz="0" w:space="0" w:color="auto"/>
            <w:left w:val="none" w:sz="0" w:space="0" w:color="auto"/>
            <w:bottom w:val="none" w:sz="0" w:space="0" w:color="auto"/>
            <w:right w:val="none" w:sz="0" w:space="0" w:color="auto"/>
          </w:divBdr>
          <w:divsChild>
            <w:div w:id="811170076">
              <w:marLeft w:val="0"/>
              <w:marRight w:val="0"/>
              <w:marTop w:val="0"/>
              <w:marBottom w:val="75"/>
              <w:divBdr>
                <w:top w:val="none" w:sz="0" w:space="0" w:color="auto"/>
                <w:left w:val="none" w:sz="0" w:space="0" w:color="auto"/>
                <w:bottom w:val="none" w:sz="0" w:space="0" w:color="auto"/>
                <w:right w:val="none" w:sz="0" w:space="0" w:color="auto"/>
              </w:divBdr>
            </w:div>
            <w:div w:id="811170113">
              <w:marLeft w:val="0"/>
              <w:marRight w:val="0"/>
              <w:marTop w:val="0"/>
              <w:marBottom w:val="75"/>
              <w:divBdr>
                <w:top w:val="none" w:sz="0" w:space="0" w:color="auto"/>
                <w:left w:val="none" w:sz="0" w:space="0" w:color="auto"/>
                <w:bottom w:val="none" w:sz="0" w:space="0" w:color="auto"/>
                <w:right w:val="none" w:sz="0" w:space="0" w:color="auto"/>
              </w:divBdr>
            </w:div>
            <w:div w:id="8111701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11170061">
      <w:marLeft w:val="0"/>
      <w:marRight w:val="0"/>
      <w:marTop w:val="0"/>
      <w:marBottom w:val="0"/>
      <w:divBdr>
        <w:top w:val="none" w:sz="0" w:space="0" w:color="auto"/>
        <w:left w:val="none" w:sz="0" w:space="0" w:color="auto"/>
        <w:bottom w:val="none" w:sz="0" w:space="0" w:color="auto"/>
        <w:right w:val="none" w:sz="0" w:space="0" w:color="auto"/>
      </w:divBdr>
      <w:divsChild>
        <w:div w:id="811170078">
          <w:marLeft w:val="0"/>
          <w:marRight w:val="0"/>
          <w:marTop w:val="0"/>
          <w:marBottom w:val="0"/>
          <w:divBdr>
            <w:top w:val="none" w:sz="0" w:space="0" w:color="auto"/>
            <w:left w:val="none" w:sz="0" w:space="0" w:color="auto"/>
            <w:bottom w:val="none" w:sz="0" w:space="0" w:color="auto"/>
            <w:right w:val="none" w:sz="0" w:space="0" w:color="auto"/>
          </w:divBdr>
          <w:divsChild>
            <w:div w:id="811170042">
              <w:marLeft w:val="0"/>
              <w:marRight w:val="0"/>
              <w:marTop w:val="0"/>
              <w:marBottom w:val="0"/>
              <w:divBdr>
                <w:top w:val="none" w:sz="0" w:space="0" w:color="auto"/>
                <w:left w:val="none" w:sz="0" w:space="0" w:color="auto"/>
                <w:bottom w:val="none" w:sz="0" w:space="0" w:color="auto"/>
                <w:right w:val="none" w:sz="0" w:space="0" w:color="auto"/>
              </w:divBdr>
            </w:div>
            <w:div w:id="811170079">
              <w:marLeft w:val="0"/>
              <w:marRight w:val="0"/>
              <w:marTop w:val="0"/>
              <w:marBottom w:val="0"/>
              <w:divBdr>
                <w:top w:val="none" w:sz="0" w:space="0" w:color="auto"/>
                <w:left w:val="none" w:sz="0" w:space="0" w:color="auto"/>
                <w:bottom w:val="none" w:sz="0" w:space="0" w:color="auto"/>
                <w:right w:val="none" w:sz="0" w:space="0" w:color="auto"/>
              </w:divBdr>
            </w:div>
            <w:div w:id="811170083">
              <w:marLeft w:val="0"/>
              <w:marRight w:val="0"/>
              <w:marTop w:val="0"/>
              <w:marBottom w:val="0"/>
              <w:divBdr>
                <w:top w:val="none" w:sz="0" w:space="0" w:color="auto"/>
                <w:left w:val="none" w:sz="0" w:space="0" w:color="auto"/>
                <w:bottom w:val="none" w:sz="0" w:space="0" w:color="auto"/>
                <w:right w:val="none" w:sz="0" w:space="0" w:color="auto"/>
              </w:divBdr>
            </w:div>
            <w:div w:id="811170088">
              <w:marLeft w:val="0"/>
              <w:marRight w:val="0"/>
              <w:marTop w:val="0"/>
              <w:marBottom w:val="0"/>
              <w:divBdr>
                <w:top w:val="none" w:sz="0" w:space="0" w:color="auto"/>
                <w:left w:val="none" w:sz="0" w:space="0" w:color="auto"/>
                <w:bottom w:val="none" w:sz="0" w:space="0" w:color="auto"/>
                <w:right w:val="none" w:sz="0" w:space="0" w:color="auto"/>
              </w:divBdr>
            </w:div>
            <w:div w:id="811170093">
              <w:marLeft w:val="0"/>
              <w:marRight w:val="0"/>
              <w:marTop w:val="0"/>
              <w:marBottom w:val="0"/>
              <w:divBdr>
                <w:top w:val="none" w:sz="0" w:space="0" w:color="auto"/>
                <w:left w:val="none" w:sz="0" w:space="0" w:color="auto"/>
                <w:bottom w:val="none" w:sz="0" w:space="0" w:color="auto"/>
                <w:right w:val="none" w:sz="0" w:space="0" w:color="auto"/>
              </w:divBdr>
            </w:div>
            <w:div w:id="811170099">
              <w:marLeft w:val="0"/>
              <w:marRight w:val="0"/>
              <w:marTop w:val="0"/>
              <w:marBottom w:val="0"/>
              <w:divBdr>
                <w:top w:val="none" w:sz="0" w:space="0" w:color="auto"/>
                <w:left w:val="none" w:sz="0" w:space="0" w:color="auto"/>
                <w:bottom w:val="none" w:sz="0" w:space="0" w:color="auto"/>
                <w:right w:val="none" w:sz="0" w:space="0" w:color="auto"/>
              </w:divBdr>
            </w:div>
            <w:div w:id="811170129">
              <w:marLeft w:val="0"/>
              <w:marRight w:val="0"/>
              <w:marTop w:val="0"/>
              <w:marBottom w:val="0"/>
              <w:divBdr>
                <w:top w:val="none" w:sz="0" w:space="0" w:color="auto"/>
                <w:left w:val="none" w:sz="0" w:space="0" w:color="auto"/>
                <w:bottom w:val="none" w:sz="0" w:space="0" w:color="auto"/>
                <w:right w:val="none" w:sz="0" w:space="0" w:color="auto"/>
              </w:divBdr>
            </w:div>
            <w:div w:id="811170175">
              <w:marLeft w:val="0"/>
              <w:marRight w:val="0"/>
              <w:marTop w:val="0"/>
              <w:marBottom w:val="0"/>
              <w:divBdr>
                <w:top w:val="none" w:sz="0" w:space="0" w:color="auto"/>
                <w:left w:val="none" w:sz="0" w:space="0" w:color="auto"/>
                <w:bottom w:val="none" w:sz="0" w:space="0" w:color="auto"/>
                <w:right w:val="none" w:sz="0" w:space="0" w:color="auto"/>
              </w:divBdr>
            </w:div>
            <w:div w:id="811170206">
              <w:marLeft w:val="0"/>
              <w:marRight w:val="0"/>
              <w:marTop w:val="0"/>
              <w:marBottom w:val="0"/>
              <w:divBdr>
                <w:top w:val="none" w:sz="0" w:space="0" w:color="auto"/>
                <w:left w:val="none" w:sz="0" w:space="0" w:color="auto"/>
                <w:bottom w:val="none" w:sz="0" w:space="0" w:color="auto"/>
                <w:right w:val="none" w:sz="0" w:space="0" w:color="auto"/>
              </w:divBdr>
            </w:div>
            <w:div w:id="811170217">
              <w:marLeft w:val="0"/>
              <w:marRight w:val="0"/>
              <w:marTop w:val="0"/>
              <w:marBottom w:val="0"/>
              <w:divBdr>
                <w:top w:val="none" w:sz="0" w:space="0" w:color="auto"/>
                <w:left w:val="none" w:sz="0" w:space="0" w:color="auto"/>
                <w:bottom w:val="none" w:sz="0" w:space="0" w:color="auto"/>
                <w:right w:val="none" w:sz="0" w:space="0" w:color="auto"/>
              </w:divBdr>
            </w:div>
            <w:div w:id="811170233">
              <w:marLeft w:val="0"/>
              <w:marRight w:val="0"/>
              <w:marTop w:val="0"/>
              <w:marBottom w:val="0"/>
              <w:divBdr>
                <w:top w:val="none" w:sz="0" w:space="0" w:color="auto"/>
                <w:left w:val="none" w:sz="0" w:space="0" w:color="auto"/>
                <w:bottom w:val="none" w:sz="0" w:space="0" w:color="auto"/>
                <w:right w:val="none" w:sz="0" w:space="0" w:color="auto"/>
              </w:divBdr>
            </w:div>
            <w:div w:id="81117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062">
      <w:marLeft w:val="0"/>
      <w:marRight w:val="0"/>
      <w:marTop w:val="0"/>
      <w:marBottom w:val="0"/>
      <w:divBdr>
        <w:top w:val="none" w:sz="0" w:space="0" w:color="auto"/>
        <w:left w:val="none" w:sz="0" w:space="0" w:color="auto"/>
        <w:bottom w:val="none" w:sz="0" w:space="0" w:color="auto"/>
        <w:right w:val="none" w:sz="0" w:space="0" w:color="auto"/>
      </w:divBdr>
      <w:divsChild>
        <w:div w:id="811170037">
          <w:marLeft w:val="0"/>
          <w:marRight w:val="0"/>
          <w:marTop w:val="0"/>
          <w:marBottom w:val="0"/>
          <w:divBdr>
            <w:top w:val="none" w:sz="0" w:space="0" w:color="auto"/>
            <w:left w:val="none" w:sz="0" w:space="0" w:color="auto"/>
            <w:bottom w:val="none" w:sz="0" w:space="0" w:color="auto"/>
            <w:right w:val="none" w:sz="0" w:space="0" w:color="auto"/>
          </w:divBdr>
          <w:divsChild>
            <w:div w:id="811170182">
              <w:marLeft w:val="0"/>
              <w:marRight w:val="0"/>
              <w:marTop w:val="0"/>
              <w:marBottom w:val="0"/>
              <w:divBdr>
                <w:top w:val="none" w:sz="0" w:space="0" w:color="auto"/>
                <w:left w:val="none" w:sz="0" w:space="0" w:color="auto"/>
                <w:bottom w:val="none" w:sz="0" w:space="0" w:color="auto"/>
                <w:right w:val="none" w:sz="0" w:space="0" w:color="auto"/>
              </w:divBdr>
            </w:div>
            <w:div w:id="811170193">
              <w:marLeft w:val="0"/>
              <w:marRight w:val="0"/>
              <w:marTop w:val="0"/>
              <w:marBottom w:val="0"/>
              <w:divBdr>
                <w:top w:val="none" w:sz="0" w:space="0" w:color="auto"/>
                <w:left w:val="none" w:sz="0" w:space="0" w:color="auto"/>
                <w:bottom w:val="none" w:sz="0" w:space="0" w:color="auto"/>
                <w:right w:val="none" w:sz="0" w:space="0" w:color="auto"/>
              </w:divBdr>
            </w:div>
            <w:div w:id="811170235">
              <w:marLeft w:val="0"/>
              <w:marRight w:val="0"/>
              <w:marTop w:val="0"/>
              <w:marBottom w:val="0"/>
              <w:divBdr>
                <w:top w:val="none" w:sz="0" w:space="0" w:color="auto"/>
                <w:left w:val="none" w:sz="0" w:space="0" w:color="auto"/>
                <w:bottom w:val="none" w:sz="0" w:space="0" w:color="auto"/>
                <w:right w:val="none" w:sz="0" w:space="0" w:color="auto"/>
              </w:divBdr>
            </w:div>
            <w:div w:id="81117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064">
      <w:marLeft w:val="0"/>
      <w:marRight w:val="0"/>
      <w:marTop w:val="0"/>
      <w:marBottom w:val="0"/>
      <w:divBdr>
        <w:top w:val="none" w:sz="0" w:space="0" w:color="auto"/>
        <w:left w:val="none" w:sz="0" w:space="0" w:color="auto"/>
        <w:bottom w:val="none" w:sz="0" w:space="0" w:color="auto"/>
        <w:right w:val="none" w:sz="0" w:space="0" w:color="auto"/>
      </w:divBdr>
      <w:divsChild>
        <w:div w:id="811170144">
          <w:marLeft w:val="0"/>
          <w:marRight w:val="0"/>
          <w:marTop w:val="0"/>
          <w:marBottom w:val="0"/>
          <w:divBdr>
            <w:top w:val="none" w:sz="0" w:space="0" w:color="auto"/>
            <w:left w:val="none" w:sz="0" w:space="0" w:color="auto"/>
            <w:bottom w:val="none" w:sz="0" w:space="0" w:color="auto"/>
            <w:right w:val="none" w:sz="0" w:space="0" w:color="auto"/>
          </w:divBdr>
          <w:divsChild>
            <w:div w:id="811170030">
              <w:marLeft w:val="0"/>
              <w:marRight w:val="0"/>
              <w:marTop w:val="0"/>
              <w:marBottom w:val="0"/>
              <w:divBdr>
                <w:top w:val="none" w:sz="0" w:space="0" w:color="auto"/>
                <w:left w:val="none" w:sz="0" w:space="0" w:color="auto"/>
                <w:bottom w:val="none" w:sz="0" w:space="0" w:color="auto"/>
                <w:right w:val="none" w:sz="0" w:space="0" w:color="auto"/>
              </w:divBdr>
            </w:div>
            <w:div w:id="811170033">
              <w:marLeft w:val="0"/>
              <w:marRight w:val="0"/>
              <w:marTop w:val="0"/>
              <w:marBottom w:val="0"/>
              <w:divBdr>
                <w:top w:val="none" w:sz="0" w:space="0" w:color="auto"/>
                <w:left w:val="none" w:sz="0" w:space="0" w:color="auto"/>
                <w:bottom w:val="none" w:sz="0" w:space="0" w:color="auto"/>
                <w:right w:val="none" w:sz="0" w:space="0" w:color="auto"/>
              </w:divBdr>
            </w:div>
            <w:div w:id="811170039">
              <w:marLeft w:val="0"/>
              <w:marRight w:val="0"/>
              <w:marTop w:val="0"/>
              <w:marBottom w:val="0"/>
              <w:divBdr>
                <w:top w:val="none" w:sz="0" w:space="0" w:color="auto"/>
                <w:left w:val="none" w:sz="0" w:space="0" w:color="auto"/>
                <w:bottom w:val="none" w:sz="0" w:space="0" w:color="auto"/>
                <w:right w:val="none" w:sz="0" w:space="0" w:color="auto"/>
              </w:divBdr>
            </w:div>
            <w:div w:id="811170041">
              <w:marLeft w:val="0"/>
              <w:marRight w:val="0"/>
              <w:marTop w:val="0"/>
              <w:marBottom w:val="0"/>
              <w:divBdr>
                <w:top w:val="none" w:sz="0" w:space="0" w:color="auto"/>
                <w:left w:val="none" w:sz="0" w:space="0" w:color="auto"/>
                <w:bottom w:val="none" w:sz="0" w:space="0" w:color="auto"/>
                <w:right w:val="none" w:sz="0" w:space="0" w:color="auto"/>
              </w:divBdr>
            </w:div>
            <w:div w:id="811170048">
              <w:marLeft w:val="0"/>
              <w:marRight w:val="0"/>
              <w:marTop w:val="0"/>
              <w:marBottom w:val="0"/>
              <w:divBdr>
                <w:top w:val="none" w:sz="0" w:space="0" w:color="auto"/>
                <w:left w:val="none" w:sz="0" w:space="0" w:color="auto"/>
                <w:bottom w:val="none" w:sz="0" w:space="0" w:color="auto"/>
                <w:right w:val="none" w:sz="0" w:space="0" w:color="auto"/>
              </w:divBdr>
            </w:div>
            <w:div w:id="811170069">
              <w:marLeft w:val="0"/>
              <w:marRight w:val="0"/>
              <w:marTop w:val="0"/>
              <w:marBottom w:val="0"/>
              <w:divBdr>
                <w:top w:val="none" w:sz="0" w:space="0" w:color="auto"/>
                <w:left w:val="none" w:sz="0" w:space="0" w:color="auto"/>
                <w:bottom w:val="none" w:sz="0" w:space="0" w:color="auto"/>
                <w:right w:val="none" w:sz="0" w:space="0" w:color="auto"/>
              </w:divBdr>
            </w:div>
            <w:div w:id="811170070">
              <w:marLeft w:val="0"/>
              <w:marRight w:val="0"/>
              <w:marTop w:val="0"/>
              <w:marBottom w:val="0"/>
              <w:divBdr>
                <w:top w:val="none" w:sz="0" w:space="0" w:color="auto"/>
                <w:left w:val="none" w:sz="0" w:space="0" w:color="auto"/>
                <w:bottom w:val="none" w:sz="0" w:space="0" w:color="auto"/>
                <w:right w:val="none" w:sz="0" w:space="0" w:color="auto"/>
              </w:divBdr>
            </w:div>
            <w:div w:id="811170073">
              <w:marLeft w:val="0"/>
              <w:marRight w:val="0"/>
              <w:marTop w:val="0"/>
              <w:marBottom w:val="0"/>
              <w:divBdr>
                <w:top w:val="none" w:sz="0" w:space="0" w:color="auto"/>
                <w:left w:val="none" w:sz="0" w:space="0" w:color="auto"/>
                <w:bottom w:val="none" w:sz="0" w:space="0" w:color="auto"/>
                <w:right w:val="none" w:sz="0" w:space="0" w:color="auto"/>
              </w:divBdr>
            </w:div>
            <w:div w:id="811170080">
              <w:marLeft w:val="0"/>
              <w:marRight w:val="0"/>
              <w:marTop w:val="0"/>
              <w:marBottom w:val="0"/>
              <w:divBdr>
                <w:top w:val="none" w:sz="0" w:space="0" w:color="auto"/>
                <w:left w:val="none" w:sz="0" w:space="0" w:color="auto"/>
                <w:bottom w:val="none" w:sz="0" w:space="0" w:color="auto"/>
                <w:right w:val="none" w:sz="0" w:space="0" w:color="auto"/>
              </w:divBdr>
            </w:div>
            <w:div w:id="811170091">
              <w:marLeft w:val="0"/>
              <w:marRight w:val="0"/>
              <w:marTop w:val="0"/>
              <w:marBottom w:val="0"/>
              <w:divBdr>
                <w:top w:val="none" w:sz="0" w:space="0" w:color="auto"/>
                <w:left w:val="none" w:sz="0" w:space="0" w:color="auto"/>
                <w:bottom w:val="none" w:sz="0" w:space="0" w:color="auto"/>
                <w:right w:val="none" w:sz="0" w:space="0" w:color="auto"/>
              </w:divBdr>
            </w:div>
            <w:div w:id="811170095">
              <w:marLeft w:val="0"/>
              <w:marRight w:val="0"/>
              <w:marTop w:val="0"/>
              <w:marBottom w:val="0"/>
              <w:divBdr>
                <w:top w:val="none" w:sz="0" w:space="0" w:color="auto"/>
                <w:left w:val="none" w:sz="0" w:space="0" w:color="auto"/>
                <w:bottom w:val="none" w:sz="0" w:space="0" w:color="auto"/>
                <w:right w:val="none" w:sz="0" w:space="0" w:color="auto"/>
              </w:divBdr>
            </w:div>
            <w:div w:id="811170100">
              <w:marLeft w:val="0"/>
              <w:marRight w:val="0"/>
              <w:marTop w:val="0"/>
              <w:marBottom w:val="0"/>
              <w:divBdr>
                <w:top w:val="none" w:sz="0" w:space="0" w:color="auto"/>
                <w:left w:val="none" w:sz="0" w:space="0" w:color="auto"/>
                <w:bottom w:val="none" w:sz="0" w:space="0" w:color="auto"/>
                <w:right w:val="none" w:sz="0" w:space="0" w:color="auto"/>
              </w:divBdr>
            </w:div>
            <w:div w:id="811170109">
              <w:marLeft w:val="0"/>
              <w:marRight w:val="0"/>
              <w:marTop w:val="0"/>
              <w:marBottom w:val="0"/>
              <w:divBdr>
                <w:top w:val="none" w:sz="0" w:space="0" w:color="auto"/>
                <w:left w:val="none" w:sz="0" w:space="0" w:color="auto"/>
                <w:bottom w:val="none" w:sz="0" w:space="0" w:color="auto"/>
                <w:right w:val="none" w:sz="0" w:space="0" w:color="auto"/>
              </w:divBdr>
            </w:div>
            <w:div w:id="811170111">
              <w:marLeft w:val="0"/>
              <w:marRight w:val="0"/>
              <w:marTop w:val="0"/>
              <w:marBottom w:val="0"/>
              <w:divBdr>
                <w:top w:val="none" w:sz="0" w:space="0" w:color="auto"/>
                <w:left w:val="none" w:sz="0" w:space="0" w:color="auto"/>
                <w:bottom w:val="none" w:sz="0" w:space="0" w:color="auto"/>
                <w:right w:val="none" w:sz="0" w:space="0" w:color="auto"/>
              </w:divBdr>
            </w:div>
            <w:div w:id="811170157">
              <w:marLeft w:val="0"/>
              <w:marRight w:val="0"/>
              <w:marTop w:val="0"/>
              <w:marBottom w:val="0"/>
              <w:divBdr>
                <w:top w:val="none" w:sz="0" w:space="0" w:color="auto"/>
                <w:left w:val="none" w:sz="0" w:space="0" w:color="auto"/>
                <w:bottom w:val="none" w:sz="0" w:space="0" w:color="auto"/>
                <w:right w:val="none" w:sz="0" w:space="0" w:color="auto"/>
              </w:divBdr>
            </w:div>
            <w:div w:id="811170162">
              <w:marLeft w:val="0"/>
              <w:marRight w:val="0"/>
              <w:marTop w:val="0"/>
              <w:marBottom w:val="0"/>
              <w:divBdr>
                <w:top w:val="none" w:sz="0" w:space="0" w:color="auto"/>
                <w:left w:val="none" w:sz="0" w:space="0" w:color="auto"/>
                <w:bottom w:val="none" w:sz="0" w:space="0" w:color="auto"/>
                <w:right w:val="none" w:sz="0" w:space="0" w:color="auto"/>
              </w:divBdr>
            </w:div>
            <w:div w:id="811170179">
              <w:marLeft w:val="0"/>
              <w:marRight w:val="0"/>
              <w:marTop w:val="0"/>
              <w:marBottom w:val="0"/>
              <w:divBdr>
                <w:top w:val="none" w:sz="0" w:space="0" w:color="auto"/>
                <w:left w:val="none" w:sz="0" w:space="0" w:color="auto"/>
                <w:bottom w:val="none" w:sz="0" w:space="0" w:color="auto"/>
                <w:right w:val="none" w:sz="0" w:space="0" w:color="auto"/>
              </w:divBdr>
            </w:div>
            <w:div w:id="811170225">
              <w:marLeft w:val="0"/>
              <w:marRight w:val="0"/>
              <w:marTop w:val="0"/>
              <w:marBottom w:val="0"/>
              <w:divBdr>
                <w:top w:val="none" w:sz="0" w:space="0" w:color="auto"/>
                <w:left w:val="none" w:sz="0" w:space="0" w:color="auto"/>
                <w:bottom w:val="none" w:sz="0" w:space="0" w:color="auto"/>
                <w:right w:val="none" w:sz="0" w:space="0" w:color="auto"/>
              </w:divBdr>
            </w:div>
            <w:div w:id="811170229">
              <w:marLeft w:val="0"/>
              <w:marRight w:val="0"/>
              <w:marTop w:val="0"/>
              <w:marBottom w:val="0"/>
              <w:divBdr>
                <w:top w:val="none" w:sz="0" w:space="0" w:color="auto"/>
                <w:left w:val="none" w:sz="0" w:space="0" w:color="auto"/>
                <w:bottom w:val="none" w:sz="0" w:space="0" w:color="auto"/>
                <w:right w:val="none" w:sz="0" w:space="0" w:color="auto"/>
              </w:divBdr>
            </w:div>
            <w:div w:id="811170232">
              <w:marLeft w:val="0"/>
              <w:marRight w:val="0"/>
              <w:marTop w:val="0"/>
              <w:marBottom w:val="0"/>
              <w:divBdr>
                <w:top w:val="none" w:sz="0" w:space="0" w:color="auto"/>
                <w:left w:val="none" w:sz="0" w:space="0" w:color="auto"/>
                <w:bottom w:val="none" w:sz="0" w:space="0" w:color="auto"/>
                <w:right w:val="none" w:sz="0" w:space="0" w:color="auto"/>
              </w:divBdr>
            </w:div>
            <w:div w:id="81117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074">
      <w:marLeft w:val="0"/>
      <w:marRight w:val="0"/>
      <w:marTop w:val="0"/>
      <w:marBottom w:val="0"/>
      <w:divBdr>
        <w:top w:val="none" w:sz="0" w:space="0" w:color="auto"/>
        <w:left w:val="none" w:sz="0" w:space="0" w:color="auto"/>
        <w:bottom w:val="none" w:sz="0" w:space="0" w:color="auto"/>
        <w:right w:val="none" w:sz="0" w:space="0" w:color="auto"/>
      </w:divBdr>
      <w:divsChild>
        <w:div w:id="811170147">
          <w:marLeft w:val="-225"/>
          <w:marRight w:val="-225"/>
          <w:marTop w:val="0"/>
          <w:marBottom w:val="0"/>
          <w:divBdr>
            <w:top w:val="none" w:sz="0" w:space="0" w:color="auto"/>
            <w:left w:val="none" w:sz="0" w:space="0" w:color="auto"/>
            <w:bottom w:val="none" w:sz="0" w:space="0" w:color="auto"/>
            <w:right w:val="none" w:sz="0" w:space="0" w:color="auto"/>
          </w:divBdr>
          <w:divsChild>
            <w:div w:id="811170188">
              <w:marLeft w:val="0"/>
              <w:marRight w:val="0"/>
              <w:marTop w:val="0"/>
              <w:marBottom w:val="0"/>
              <w:divBdr>
                <w:top w:val="none" w:sz="0" w:space="0" w:color="auto"/>
                <w:left w:val="none" w:sz="0" w:space="0" w:color="auto"/>
                <w:bottom w:val="none" w:sz="0" w:space="0" w:color="auto"/>
                <w:right w:val="none" w:sz="0" w:space="0" w:color="auto"/>
              </w:divBdr>
              <w:divsChild>
                <w:div w:id="811170145">
                  <w:marLeft w:val="-225"/>
                  <w:marRight w:val="-225"/>
                  <w:marTop w:val="0"/>
                  <w:marBottom w:val="0"/>
                  <w:divBdr>
                    <w:top w:val="none" w:sz="0" w:space="0" w:color="auto"/>
                    <w:left w:val="none" w:sz="0" w:space="0" w:color="auto"/>
                    <w:bottom w:val="none" w:sz="0" w:space="0" w:color="auto"/>
                    <w:right w:val="none" w:sz="0" w:space="0" w:color="auto"/>
                  </w:divBdr>
                  <w:divsChild>
                    <w:div w:id="811170133">
                      <w:marLeft w:val="9750"/>
                      <w:marRight w:val="0"/>
                      <w:marTop w:val="0"/>
                      <w:marBottom w:val="0"/>
                      <w:divBdr>
                        <w:top w:val="none" w:sz="0" w:space="0" w:color="auto"/>
                        <w:left w:val="none" w:sz="0" w:space="0" w:color="auto"/>
                        <w:bottom w:val="none" w:sz="0" w:space="0" w:color="auto"/>
                        <w:right w:val="none" w:sz="0" w:space="0" w:color="auto"/>
                      </w:divBdr>
                      <w:divsChild>
                        <w:div w:id="81117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1170075">
      <w:marLeft w:val="0"/>
      <w:marRight w:val="0"/>
      <w:marTop w:val="0"/>
      <w:marBottom w:val="0"/>
      <w:divBdr>
        <w:top w:val="none" w:sz="0" w:space="0" w:color="auto"/>
        <w:left w:val="none" w:sz="0" w:space="0" w:color="auto"/>
        <w:bottom w:val="none" w:sz="0" w:space="0" w:color="auto"/>
        <w:right w:val="none" w:sz="0" w:space="0" w:color="auto"/>
      </w:divBdr>
      <w:divsChild>
        <w:div w:id="811170081">
          <w:marLeft w:val="0"/>
          <w:marRight w:val="0"/>
          <w:marTop w:val="0"/>
          <w:marBottom w:val="0"/>
          <w:divBdr>
            <w:top w:val="none" w:sz="0" w:space="0" w:color="auto"/>
            <w:left w:val="none" w:sz="0" w:space="0" w:color="auto"/>
            <w:bottom w:val="none" w:sz="0" w:space="0" w:color="auto"/>
            <w:right w:val="none" w:sz="0" w:space="0" w:color="auto"/>
          </w:divBdr>
          <w:divsChild>
            <w:div w:id="811170029">
              <w:marLeft w:val="0"/>
              <w:marRight w:val="0"/>
              <w:marTop w:val="0"/>
              <w:marBottom w:val="0"/>
              <w:divBdr>
                <w:top w:val="none" w:sz="0" w:space="0" w:color="auto"/>
                <w:left w:val="none" w:sz="0" w:space="0" w:color="auto"/>
                <w:bottom w:val="none" w:sz="0" w:space="0" w:color="auto"/>
                <w:right w:val="none" w:sz="0" w:space="0" w:color="auto"/>
              </w:divBdr>
            </w:div>
            <w:div w:id="811170040">
              <w:marLeft w:val="0"/>
              <w:marRight w:val="0"/>
              <w:marTop w:val="0"/>
              <w:marBottom w:val="0"/>
              <w:divBdr>
                <w:top w:val="none" w:sz="0" w:space="0" w:color="auto"/>
                <w:left w:val="none" w:sz="0" w:space="0" w:color="auto"/>
                <w:bottom w:val="none" w:sz="0" w:space="0" w:color="auto"/>
                <w:right w:val="none" w:sz="0" w:space="0" w:color="auto"/>
              </w:divBdr>
            </w:div>
            <w:div w:id="811170077">
              <w:marLeft w:val="0"/>
              <w:marRight w:val="0"/>
              <w:marTop w:val="0"/>
              <w:marBottom w:val="0"/>
              <w:divBdr>
                <w:top w:val="none" w:sz="0" w:space="0" w:color="auto"/>
                <w:left w:val="none" w:sz="0" w:space="0" w:color="auto"/>
                <w:bottom w:val="none" w:sz="0" w:space="0" w:color="auto"/>
                <w:right w:val="none" w:sz="0" w:space="0" w:color="auto"/>
              </w:divBdr>
            </w:div>
            <w:div w:id="811170127">
              <w:marLeft w:val="0"/>
              <w:marRight w:val="0"/>
              <w:marTop w:val="0"/>
              <w:marBottom w:val="0"/>
              <w:divBdr>
                <w:top w:val="none" w:sz="0" w:space="0" w:color="auto"/>
                <w:left w:val="none" w:sz="0" w:space="0" w:color="auto"/>
                <w:bottom w:val="none" w:sz="0" w:space="0" w:color="auto"/>
                <w:right w:val="none" w:sz="0" w:space="0" w:color="auto"/>
              </w:divBdr>
            </w:div>
            <w:div w:id="811170148">
              <w:marLeft w:val="0"/>
              <w:marRight w:val="0"/>
              <w:marTop w:val="0"/>
              <w:marBottom w:val="0"/>
              <w:divBdr>
                <w:top w:val="none" w:sz="0" w:space="0" w:color="auto"/>
                <w:left w:val="none" w:sz="0" w:space="0" w:color="auto"/>
                <w:bottom w:val="none" w:sz="0" w:space="0" w:color="auto"/>
                <w:right w:val="none" w:sz="0" w:space="0" w:color="auto"/>
              </w:divBdr>
            </w:div>
            <w:div w:id="811170170">
              <w:marLeft w:val="0"/>
              <w:marRight w:val="0"/>
              <w:marTop w:val="0"/>
              <w:marBottom w:val="0"/>
              <w:divBdr>
                <w:top w:val="none" w:sz="0" w:space="0" w:color="auto"/>
                <w:left w:val="none" w:sz="0" w:space="0" w:color="auto"/>
                <w:bottom w:val="none" w:sz="0" w:space="0" w:color="auto"/>
                <w:right w:val="none" w:sz="0" w:space="0" w:color="auto"/>
              </w:divBdr>
            </w:div>
            <w:div w:id="811170174">
              <w:marLeft w:val="0"/>
              <w:marRight w:val="0"/>
              <w:marTop w:val="0"/>
              <w:marBottom w:val="0"/>
              <w:divBdr>
                <w:top w:val="none" w:sz="0" w:space="0" w:color="auto"/>
                <w:left w:val="none" w:sz="0" w:space="0" w:color="auto"/>
                <w:bottom w:val="none" w:sz="0" w:space="0" w:color="auto"/>
                <w:right w:val="none" w:sz="0" w:space="0" w:color="auto"/>
              </w:divBdr>
            </w:div>
            <w:div w:id="811170180">
              <w:marLeft w:val="0"/>
              <w:marRight w:val="0"/>
              <w:marTop w:val="0"/>
              <w:marBottom w:val="0"/>
              <w:divBdr>
                <w:top w:val="none" w:sz="0" w:space="0" w:color="auto"/>
                <w:left w:val="none" w:sz="0" w:space="0" w:color="auto"/>
                <w:bottom w:val="none" w:sz="0" w:space="0" w:color="auto"/>
                <w:right w:val="none" w:sz="0" w:space="0" w:color="auto"/>
              </w:divBdr>
            </w:div>
            <w:div w:id="811170184">
              <w:marLeft w:val="0"/>
              <w:marRight w:val="0"/>
              <w:marTop w:val="0"/>
              <w:marBottom w:val="0"/>
              <w:divBdr>
                <w:top w:val="none" w:sz="0" w:space="0" w:color="auto"/>
                <w:left w:val="none" w:sz="0" w:space="0" w:color="auto"/>
                <w:bottom w:val="none" w:sz="0" w:space="0" w:color="auto"/>
                <w:right w:val="none" w:sz="0" w:space="0" w:color="auto"/>
              </w:divBdr>
            </w:div>
            <w:div w:id="811170195">
              <w:marLeft w:val="0"/>
              <w:marRight w:val="0"/>
              <w:marTop w:val="0"/>
              <w:marBottom w:val="0"/>
              <w:divBdr>
                <w:top w:val="none" w:sz="0" w:space="0" w:color="auto"/>
                <w:left w:val="none" w:sz="0" w:space="0" w:color="auto"/>
                <w:bottom w:val="none" w:sz="0" w:space="0" w:color="auto"/>
                <w:right w:val="none" w:sz="0" w:space="0" w:color="auto"/>
              </w:divBdr>
            </w:div>
            <w:div w:id="811170200">
              <w:marLeft w:val="0"/>
              <w:marRight w:val="0"/>
              <w:marTop w:val="0"/>
              <w:marBottom w:val="0"/>
              <w:divBdr>
                <w:top w:val="none" w:sz="0" w:space="0" w:color="auto"/>
                <w:left w:val="none" w:sz="0" w:space="0" w:color="auto"/>
                <w:bottom w:val="none" w:sz="0" w:space="0" w:color="auto"/>
                <w:right w:val="none" w:sz="0" w:space="0" w:color="auto"/>
              </w:divBdr>
            </w:div>
            <w:div w:id="811170204">
              <w:marLeft w:val="0"/>
              <w:marRight w:val="0"/>
              <w:marTop w:val="0"/>
              <w:marBottom w:val="0"/>
              <w:divBdr>
                <w:top w:val="none" w:sz="0" w:space="0" w:color="auto"/>
                <w:left w:val="none" w:sz="0" w:space="0" w:color="auto"/>
                <w:bottom w:val="none" w:sz="0" w:space="0" w:color="auto"/>
                <w:right w:val="none" w:sz="0" w:space="0" w:color="auto"/>
              </w:divBdr>
            </w:div>
            <w:div w:id="811170215">
              <w:marLeft w:val="0"/>
              <w:marRight w:val="0"/>
              <w:marTop w:val="0"/>
              <w:marBottom w:val="0"/>
              <w:divBdr>
                <w:top w:val="none" w:sz="0" w:space="0" w:color="auto"/>
                <w:left w:val="none" w:sz="0" w:space="0" w:color="auto"/>
                <w:bottom w:val="none" w:sz="0" w:space="0" w:color="auto"/>
                <w:right w:val="none" w:sz="0" w:space="0" w:color="auto"/>
              </w:divBdr>
            </w:div>
            <w:div w:id="811170218">
              <w:marLeft w:val="0"/>
              <w:marRight w:val="0"/>
              <w:marTop w:val="0"/>
              <w:marBottom w:val="0"/>
              <w:divBdr>
                <w:top w:val="none" w:sz="0" w:space="0" w:color="auto"/>
                <w:left w:val="none" w:sz="0" w:space="0" w:color="auto"/>
                <w:bottom w:val="none" w:sz="0" w:space="0" w:color="auto"/>
                <w:right w:val="none" w:sz="0" w:space="0" w:color="auto"/>
              </w:divBdr>
            </w:div>
            <w:div w:id="811170252">
              <w:marLeft w:val="0"/>
              <w:marRight w:val="0"/>
              <w:marTop w:val="0"/>
              <w:marBottom w:val="0"/>
              <w:divBdr>
                <w:top w:val="none" w:sz="0" w:space="0" w:color="auto"/>
                <w:left w:val="none" w:sz="0" w:space="0" w:color="auto"/>
                <w:bottom w:val="none" w:sz="0" w:space="0" w:color="auto"/>
                <w:right w:val="none" w:sz="0" w:space="0" w:color="auto"/>
              </w:divBdr>
            </w:div>
            <w:div w:id="81117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087">
      <w:marLeft w:val="0"/>
      <w:marRight w:val="0"/>
      <w:marTop w:val="0"/>
      <w:marBottom w:val="0"/>
      <w:divBdr>
        <w:top w:val="none" w:sz="0" w:space="0" w:color="auto"/>
        <w:left w:val="none" w:sz="0" w:space="0" w:color="auto"/>
        <w:bottom w:val="none" w:sz="0" w:space="0" w:color="auto"/>
        <w:right w:val="none" w:sz="0" w:space="0" w:color="auto"/>
      </w:divBdr>
      <w:divsChild>
        <w:div w:id="811170135">
          <w:marLeft w:val="0"/>
          <w:marRight w:val="0"/>
          <w:marTop w:val="0"/>
          <w:marBottom w:val="0"/>
          <w:divBdr>
            <w:top w:val="none" w:sz="0" w:space="0" w:color="auto"/>
            <w:left w:val="none" w:sz="0" w:space="0" w:color="auto"/>
            <w:bottom w:val="none" w:sz="0" w:space="0" w:color="auto"/>
            <w:right w:val="none" w:sz="0" w:space="0" w:color="auto"/>
          </w:divBdr>
          <w:divsChild>
            <w:div w:id="81117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092">
      <w:marLeft w:val="0"/>
      <w:marRight w:val="0"/>
      <w:marTop w:val="0"/>
      <w:marBottom w:val="0"/>
      <w:divBdr>
        <w:top w:val="none" w:sz="0" w:space="0" w:color="auto"/>
        <w:left w:val="none" w:sz="0" w:space="0" w:color="auto"/>
        <w:bottom w:val="none" w:sz="0" w:space="0" w:color="auto"/>
        <w:right w:val="none" w:sz="0" w:space="0" w:color="auto"/>
      </w:divBdr>
      <w:divsChild>
        <w:div w:id="811170097">
          <w:marLeft w:val="0"/>
          <w:marRight w:val="0"/>
          <w:marTop w:val="0"/>
          <w:marBottom w:val="0"/>
          <w:divBdr>
            <w:top w:val="none" w:sz="0" w:space="0" w:color="auto"/>
            <w:left w:val="none" w:sz="0" w:space="0" w:color="auto"/>
            <w:bottom w:val="none" w:sz="0" w:space="0" w:color="auto"/>
            <w:right w:val="none" w:sz="0" w:space="0" w:color="auto"/>
          </w:divBdr>
        </w:div>
        <w:div w:id="811170117">
          <w:marLeft w:val="0"/>
          <w:marRight w:val="0"/>
          <w:marTop w:val="0"/>
          <w:marBottom w:val="0"/>
          <w:divBdr>
            <w:top w:val="none" w:sz="0" w:space="0" w:color="auto"/>
            <w:left w:val="none" w:sz="0" w:space="0" w:color="auto"/>
            <w:bottom w:val="none" w:sz="0" w:space="0" w:color="auto"/>
            <w:right w:val="none" w:sz="0" w:space="0" w:color="auto"/>
          </w:divBdr>
          <w:divsChild>
            <w:div w:id="811170032">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056">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160">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2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11170098">
      <w:marLeft w:val="0"/>
      <w:marRight w:val="0"/>
      <w:marTop w:val="0"/>
      <w:marBottom w:val="0"/>
      <w:divBdr>
        <w:top w:val="none" w:sz="0" w:space="0" w:color="auto"/>
        <w:left w:val="none" w:sz="0" w:space="0" w:color="auto"/>
        <w:bottom w:val="none" w:sz="0" w:space="0" w:color="auto"/>
        <w:right w:val="none" w:sz="0" w:space="0" w:color="auto"/>
      </w:divBdr>
      <w:divsChild>
        <w:div w:id="811170137">
          <w:marLeft w:val="0"/>
          <w:marRight w:val="0"/>
          <w:marTop w:val="0"/>
          <w:marBottom w:val="0"/>
          <w:divBdr>
            <w:top w:val="none" w:sz="0" w:space="0" w:color="auto"/>
            <w:left w:val="none" w:sz="0" w:space="0" w:color="auto"/>
            <w:bottom w:val="none" w:sz="0" w:space="0" w:color="auto"/>
            <w:right w:val="none" w:sz="0" w:space="0" w:color="auto"/>
          </w:divBdr>
          <w:divsChild>
            <w:div w:id="81117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108">
      <w:marLeft w:val="0"/>
      <w:marRight w:val="0"/>
      <w:marTop w:val="0"/>
      <w:marBottom w:val="0"/>
      <w:divBdr>
        <w:top w:val="none" w:sz="0" w:space="0" w:color="auto"/>
        <w:left w:val="none" w:sz="0" w:space="0" w:color="auto"/>
        <w:bottom w:val="none" w:sz="0" w:space="0" w:color="auto"/>
        <w:right w:val="none" w:sz="0" w:space="0" w:color="auto"/>
      </w:divBdr>
      <w:divsChild>
        <w:div w:id="811170055">
          <w:marLeft w:val="0"/>
          <w:marRight w:val="0"/>
          <w:marTop w:val="0"/>
          <w:marBottom w:val="0"/>
          <w:divBdr>
            <w:top w:val="none" w:sz="0" w:space="0" w:color="auto"/>
            <w:left w:val="none" w:sz="0" w:space="0" w:color="auto"/>
            <w:bottom w:val="none" w:sz="0" w:space="0" w:color="auto"/>
            <w:right w:val="none" w:sz="0" w:space="0" w:color="auto"/>
          </w:divBdr>
          <w:divsChild>
            <w:div w:id="811170141">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211">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244">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2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11170125">
          <w:marLeft w:val="0"/>
          <w:marRight w:val="0"/>
          <w:marTop w:val="0"/>
          <w:marBottom w:val="0"/>
          <w:divBdr>
            <w:top w:val="none" w:sz="0" w:space="0" w:color="auto"/>
            <w:left w:val="none" w:sz="0" w:space="0" w:color="auto"/>
            <w:bottom w:val="none" w:sz="0" w:space="0" w:color="auto"/>
            <w:right w:val="none" w:sz="0" w:space="0" w:color="auto"/>
          </w:divBdr>
        </w:div>
      </w:divsChild>
    </w:div>
    <w:div w:id="811170110">
      <w:marLeft w:val="0"/>
      <w:marRight w:val="0"/>
      <w:marTop w:val="0"/>
      <w:marBottom w:val="0"/>
      <w:divBdr>
        <w:top w:val="none" w:sz="0" w:space="0" w:color="auto"/>
        <w:left w:val="none" w:sz="0" w:space="0" w:color="auto"/>
        <w:bottom w:val="none" w:sz="0" w:space="0" w:color="auto"/>
        <w:right w:val="none" w:sz="0" w:space="0" w:color="auto"/>
      </w:divBdr>
      <w:divsChild>
        <w:div w:id="811170035">
          <w:marLeft w:val="0"/>
          <w:marRight w:val="0"/>
          <w:marTop w:val="0"/>
          <w:marBottom w:val="75"/>
          <w:divBdr>
            <w:top w:val="none" w:sz="0" w:space="0" w:color="auto"/>
            <w:left w:val="none" w:sz="0" w:space="0" w:color="auto"/>
            <w:bottom w:val="none" w:sz="0" w:space="0" w:color="auto"/>
            <w:right w:val="none" w:sz="0" w:space="0" w:color="auto"/>
          </w:divBdr>
        </w:div>
        <w:div w:id="811170130">
          <w:marLeft w:val="0"/>
          <w:marRight w:val="0"/>
          <w:marTop w:val="0"/>
          <w:marBottom w:val="75"/>
          <w:divBdr>
            <w:top w:val="none" w:sz="0" w:space="0" w:color="auto"/>
            <w:left w:val="none" w:sz="0" w:space="0" w:color="auto"/>
            <w:bottom w:val="none" w:sz="0" w:space="0" w:color="auto"/>
            <w:right w:val="none" w:sz="0" w:space="0" w:color="auto"/>
          </w:divBdr>
        </w:div>
      </w:divsChild>
    </w:div>
    <w:div w:id="811170115">
      <w:marLeft w:val="0"/>
      <w:marRight w:val="0"/>
      <w:marTop w:val="0"/>
      <w:marBottom w:val="0"/>
      <w:divBdr>
        <w:top w:val="none" w:sz="0" w:space="0" w:color="auto"/>
        <w:left w:val="none" w:sz="0" w:space="0" w:color="auto"/>
        <w:bottom w:val="none" w:sz="0" w:space="0" w:color="auto"/>
        <w:right w:val="none" w:sz="0" w:space="0" w:color="auto"/>
      </w:divBdr>
    </w:div>
    <w:div w:id="811170124">
      <w:marLeft w:val="0"/>
      <w:marRight w:val="0"/>
      <w:marTop w:val="0"/>
      <w:marBottom w:val="0"/>
      <w:divBdr>
        <w:top w:val="none" w:sz="0" w:space="0" w:color="auto"/>
        <w:left w:val="none" w:sz="0" w:space="0" w:color="auto"/>
        <w:bottom w:val="none" w:sz="0" w:space="0" w:color="auto"/>
        <w:right w:val="none" w:sz="0" w:space="0" w:color="auto"/>
      </w:divBdr>
      <w:divsChild>
        <w:div w:id="811170172">
          <w:marLeft w:val="0"/>
          <w:marRight w:val="0"/>
          <w:marTop w:val="0"/>
          <w:marBottom w:val="0"/>
          <w:divBdr>
            <w:top w:val="none" w:sz="0" w:space="0" w:color="auto"/>
            <w:left w:val="none" w:sz="0" w:space="0" w:color="auto"/>
            <w:bottom w:val="none" w:sz="0" w:space="0" w:color="auto"/>
            <w:right w:val="none" w:sz="0" w:space="0" w:color="auto"/>
          </w:divBdr>
          <w:divsChild>
            <w:div w:id="811170043">
              <w:marLeft w:val="0"/>
              <w:marRight w:val="0"/>
              <w:marTop w:val="0"/>
              <w:marBottom w:val="0"/>
              <w:divBdr>
                <w:top w:val="none" w:sz="0" w:space="0" w:color="auto"/>
                <w:left w:val="none" w:sz="0" w:space="0" w:color="auto"/>
                <w:bottom w:val="none" w:sz="0" w:space="0" w:color="auto"/>
                <w:right w:val="none" w:sz="0" w:space="0" w:color="auto"/>
              </w:divBdr>
            </w:div>
            <w:div w:id="811170054">
              <w:marLeft w:val="0"/>
              <w:marRight w:val="0"/>
              <w:marTop w:val="0"/>
              <w:marBottom w:val="0"/>
              <w:divBdr>
                <w:top w:val="none" w:sz="0" w:space="0" w:color="auto"/>
                <w:left w:val="none" w:sz="0" w:space="0" w:color="auto"/>
                <w:bottom w:val="none" w:sz="0" w:space="0" w:color="auto"/>
                <w:right w:val="none" w:sz="0" w:space="0" w:color="auto"/>
              </w:divBdr>
            </w:div>
            <w:div w:id="811170082">
              <w:marLeft w:val="0"/>
              <w:marRight w:val="0"/>
              <w:marTop w:val="0"/>
              <w:marBottom w:val="0"/>
              <w:divBdr>
                <w:top w:val="none" w:sz="0" w:space="0" w:color="auto"/>
                <w:left w:val="none" w:sz="0" w:space="0" w:color="auto"/>
                <w:bottom w:val="none" w:sz="0" w:space="0" w:color="auto"/>
                <w:right w:val="none" w:sz="0" w:space="0" w:color="auto"/>
              </w:divBdr>
            </w:div>
            <w:div w:id="811170096">
              <w:marLeft w:val="0"/>
              <w:marRight w:val="0"/>
              <w:marTop w:val="0"/>
              <w:marBottom w:val="0"/>
              <w:divBdr>
                <w:top w:val="none" w:sz="0" w:space="0" w:color="auto"/>
                <w:left w:val="none" w:sz="0" w:space="0" w:color="auto"/>
                <w:bottom w:val="none" w:sz="0" w:space="0" w:color="auto"/>
                <w:right w:val="none" w:sz="0" w:space="0" w:color="auto"/>
              </w:divBdr>
            </w:div>
            <w:div w:id="811170104">
              <w:marLeft w:val="0"/>
              <w:marRight w:val="0"/>
              <w:marTop w:val="0"/>
              <w:marBottom w:val="0"/>
              <w:divBdr>
                <w:top w:val="none" w:sz="0" w:space="0" w:color="auto"/>
                <w:left w:val="none" w:sz="0" w:space="0" w:color="auto"/>
                <w:bottom w:val="none" w:sz="0" w:space="0" w:color="auto"/>
                <w:right w:val="none" w:sz="0" w:space="0" w:color="auto"/>
              </w:divBdr>
            </w:div>
            <w:div w:id="811170105">
              <w:marLeft w:val="0"/>
              <w:marRight w:val="0"/>
              <w:marTop w:val="0"/>
              <w:marBottom w:val="0"/>
              <w:divBdr>
                <w:top w:val="none" w:sz="0" w:space="0" w:color="auto"/>
                <w:left w:val="none" w:sz="0" w:space="0" w:color="auto"/>
                <w:bottom w:val="none" w:sz="0" w:space="0" w:color="auto"/>
                <w:right w:val="none" w:sz="0" w:space="0" w:color="auto"/>
              </w:divBdr>
            </w:div>
            <w:div w:id="811170122">
              <w:marLeft w:val="0"/>
              <w:marRight w:val="0"/>
              <w:marTop w:val="0"/>
              <w:marBottom w:val="0"/>
              <w:divBdr>
                <w:top w:val="none" w:sz="0" w:space="0" w:color="auto"/>
                <w:left w:val="none" w:sz="0" w:space="0" w:color="auto"/>
                <w:bottom w:val="none" w:sz="0" w:space="0" w:color="auto"/>
                <w:right w:val="none" w:sz="0" w:space="0" w:color="auto"/>
              </w:divBdr>
            </w:div>
            <w:div w:id="811170128">
              <w:marLeft w:val="0"/>
              <w:marRight w:val="0"/>
              <w:marTop w:val="0"/>
              <w:marBottom w:val="0"/>
              <w:divBdr>
                <w:top w:val="none" w:sz="0" w:space="0" w:color="auto"/>
                <w:left w:val="none" w:sz="0" w:space="0" w:color="auto"/>
                <w:bottom w:val="none" w:sz="0" w:space="0" w:color="auto"/>
                <w:right w:val="none" w:sz="0" w:space="0" w:color="auto"/>
              </w:divBdr>
            </w:div>
            <w:div w:id="811170150">
              <w:marLeft w:val="0"/>
              <w:marRight w:val="0"/>
              <w:marTop w:val="0"/>
              <w:marBottom w:val="0"/>
              <w:divBdr>
                <w:top w:val="none" w:sz="0" w:space="0" w:color="auto"/>
                <w:left w:val="none" w:sz="0" w:space="0" w:color="auto"/>
                <w:bottom w:val="none" w:sz="0" w:space="0" w:color="auto"/>
                <w:right w:val="none" w:sz="0" w:space="0" w:color="auto"/>
              </w:divBdr>
            </w:div>
            <w:div w:id="811170151">
              <w:marLeft w:val="0"/>
              <w:marRight w:val="0"/>
              <w:marTop w:val="0"/>
              <w:marBottom w:val="0"/>
              <w:divBdr>
                <w:top w:val="none" w:sz="0" w:space="0" w:color="auto"/>
                <w:left w:val="none" w:sz="0" w:space="0" w:color="auto"/>
                <w:bottom w:val="none" w:sz="0" w:space="0" w:color="auto"/>
                <w:right w:val="none" w:sz="0" w:space="0" w:color="auto"/>
              </w:divBdr>
            </w:div>
            <w:div w:id="811170152">
              <w:marLeft w:val="0"/>
              <w:marRight w:val="0"/>
              <w:marTop w:val="0"/>
              <w:marBottom w:val="0"/>
              <w:divBdr>
                <w:top w:val="none" w:sz="0" w:space="0" w:color="auto"/>
                <w:left w:val="none" w:sz="0" w:space="0" w:color="auto"/>
                <w:bottom w:val="none" w:sz="0" w:space="0" w:color="auto"/>
                <w:right w:val="none" w:sz="0" w:space="0" w:color="auto"/>
              </w:divBdr>
            </w:div>
            <w:div w:id="811170169">
              <w:marLeft w:val="0"/>
              <w:marRight w:val="0"/>
              <w:marTop w:val="0"/>
              <w:marBottom w:val="0"/>
              <w:divBdr>
                <w:top w:val="none" w:sz="0" w:space="0" w:color="auto"/>
                <w:left w:val="none" w:sz="0" w:space="0" w:color="auto"/>
                <w:bottom w:val="none" w:sz="0" w:space="0" w:color="auto"/>
                <w:right w:val="none" w:sz="0" w:space="0" w:color="auto"/>
              </w:divBdr>
            </w:div>
            <w:div w:id="811170176">
              <w:marLeft w:val="0"/>
              <w:marRight w:val="0"/>
              <w:marTop w:val="0"/>
              <w:marBottom w:val="0"/>
              <w:divBdr>
                <w:top w:val="none" w:sz="0" w:space="0" w:color="auto"/>
                <w:left w:val="none" w:sz="0" w:space="0" w:color="auto"/>
                <w:bottom w:val="none" w:sz="0" w:space="0" w:color="auto"/>
                <w:right w:val="none" w:sz="0" w:space="0" w:color="auto"/>
              </w:divBdr>
            </w:div>
            <w:div w:id="811170177">
              <w:marLeft w:val="0"/>
              <w:marRight w:val="0"/>
              <w:marTop w:val="0"/>
              <w:marBottom w:val="0"/>
              <w:divBdr>
                <w:top w:val="none" w:sz="0" w:space="0" w:color="auto"/>
                <w:left w:val="none" w:sz="0" w:space="0" w:color="auto"/>
                <w:bottom w:val="none" w:sz="0" w:space="0" w:color="auto"/>
                <w:right w:val="none" w:sz="0" w:space="0" w:color="auto"/>
              </w:divBdr>
            </w:div>
            <w:div w:id="811170183">
              <w:marLeft w:val="0"/>
              <w:marRight w:val="0"/>
              <w:marTop w:val="0"/>
              <w:marBottom w:val="0"/>
              <w:divBdr>
                <w:top w:val="none" w:sz="0" w:space="0" w:color="auto"/>
                <w:left w:val="none" w:sz="0" w:space="0" w:color="auto"/>
                <w:bottom w:val="none" w:sz="0" w:space="0" w:color="auto"/>
                <w:right w:val="none" w:sz="0" w:space="0" w:color="auto"/>
              </w:divBdr>
            </w:div>
            <w:div w:id="811170226">
              <w:marLeft w:val="0"/>
              <w:marRight w:val="0"/>
              <w:marTop w:val="0"/>
              <w:marBottom w:val="0"/>
              <w:divBdr>
                <w:top w:val="none" w:sz="0" w:space="0" w:color="auto"/>
                <w:left w:val="none" w:sz="0" w:space="0" w:color="auto"/>
                <w:bottom w:val="none" w:sz="0" w:space="0" w:color="auto"/>
                <w:right w:val="none" w:sz="0" w:space="0" w:color="auto"/>
              </w:divBdr>
            </w:div>
            <w:div w:id="811170238">
              <w:marLeft w:val="0"/>
              <w:marRight w:val="0"/>
              <w:marTop w:val="0"/>
              <w:marBottom w:val="0"/>
              <w:divBdr>
                <w:top w:val="none" w:sz="0" w:space="0" w:color="auto"/>
                <w:left w:val="none" w:sz="0" w:space="0" w:color="auto"/>
                <w:bottom w:val="none" w:sz="0" w:space="0" w:color="auto"/>
                <w:right w:val="none" w:sz="0" w:space="0" w:color="auto"/>
              </w:divBdr>
            </w:div>
            <w:div w:id="811170241">
              <w:marLeft w:val="0"/>
              <w:marRight w:val="0"/>
              <w:marTop w:val="0"/>
              <w:marBottom w:val="0"/>
              <w:divBdr>
                <w:top w:val="none" w:sz="0" w:space="0" w:color="auto"/>
                <w:left w:val="none" w:sz="0" w:space="0" w:color="auto"/>
                <w:bottom w:val="none" w:sz="0" w:space="0" w:color="auto"/>
                <w:right w:val="none" w:sz="0" w:space="0" w:color="auto"/>
              </w:divBdr>
            </w:div>
            <w:div w:id="811170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136">
      <w:marLeft w:val="0"/>
      <w:marRight w:val="0"/>
      <w:marTop w:val="0"/>
      <w:marBottom w:val="0"/>
      <w:divBdr>
        <w:top w:val="none" w:sz="0" w:space="0" w:color="auto"/>
        <w:left w:val="none" w:sz="0" w:space="0" w:color="auto"/>
        <w:bottom w:val="none" w:sz="0" w:space="0" w:color="auto"/>
        <w:right w:val="none" w:sz="0" w:space="0" w:color="auto"/>
      </w:divBdr>
      <w:divsChild>
        <w:div w:id="811170059">
          <w:marLeft w:val="0"/>
          <w:marRight w:val="0"/>
          <w:marTop w:val="0"/>
          <w:marBottom w:val="0"/>
          <w:divBdr>
            <w:top w:val="none" w:sz="0" w:space="0" w:color="auto"/>
            <w:left w:val="none" w:sz="0" w:space="0" w:color="auto"/>
            <w:bottom w:val="none" w:sz="0" w:space="0" w:color="auto"/>
            <w:right w:val="none" w:sz="0" w:space="0" w:color="auto"/>
          </w:divBdr>
          <w:divsChild>
            <w:div w:id="811170053">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106">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201">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2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11170248">
          <w:marLeft w:val="0"/>
          <w:marRight w:val="0"/>
          <w:marTop w:val="0"/>
          <w:marBottom w:val="0"/>
          <w:divBdr>
            <w:top w:val="none" w:sz="0" w:space="0" w:color="auto"/>
            <w:left w:val="none" w:sz="0" w:space="0" w:color="auto"/>
            <w:bottom w:val="none" w:sz="0" w:space="0" w:color="auto"/>
            <w:right w:val="none" w:sz="0" w:space="0" w:color="auto"/>
          </w:divBdr>
        </w:div>
      </w:divsChild>
    </w:div>
    <w:div w:id="811170142">
      <w:marLeft w:val="0"/>
      <w:marRight w:val="0"/>
      <w:marTop w:val="0"/>
      <w:marBottom w:val="0"/>
      <w:divBdr>
        <w:top w:val="none" w:sz="0" w:space="0" w:color="auto"/>
        <w:left w:val="none" w:sz="0" w:space="0" w:color="auto"/>
        <w:bottom w:val="none" w:sz="0" w:space="0" w:color="auto"/>
        <w:right w:val="none" w:sz="0" w:space="0" w:color="auto"/>
      </w:divBdr>
    </w:div>
    <w:div w:id="811170143">
      <w:marLeft w:val="0"/>
      <w:marRight w:val="0"/>
      <w:marTop w:val="0"/>
      <w:marBottom w:val="0"/>
      <w:divBdr>
        <w:top w:val="none" w:sz="0" w:space="0" w:color="auto"/>
        <w:left w:val="none" w:sz="0" w:space="0" w:color="auto"/>
        <w:bottom w:val="none" w:sz="0" w:space="0" w:color="auto"/>
        <w:right w:val="none" w:sz="0" w:space="0" w:color="auto"/>
      </w:divBdr>
      <w:divsChild>
        <w:div w:id="811170031">
          <w:marLeft w:val="0"/>
          <w:marRight w:val="0"/>
          <w:marTop w:val="0"/>
          <w:marBottom w:val="0"/>
          <w:divBdr>
            <w:top w:val="none" w:sz="0" w:space="0" w:color="auto"/>
            <w:left w:val="none" w:sz="0" w:space="0" w:color="auto"/>
            <w:bottom w:val="none" w:sz="0" w:space="0" w:color="auto"/>
            <w:right w:val="none" w:sz="0" w:space="0" w:color="auto"/>
          </w:divBdr>
          <w:divsChild>
            <w:div w:id="811170049">
              <w:marLeft w:val="0"/>
              <w:marRight w:val="0"/>
              <w:marTop w:val="0"/>
              <w:marBottom w:val="0"/>
              <w:divBdr>
                <w:top w:val="none" w:sz="0" w:space="0" w:color="auto"/>
                <w:left w:val="none" w:sz="0" w:space="0" w:color="auto"/>
                <w:bottom w:val="none" w:sz="0" w:space="0" w:color="auto"/>
                <w:right w:val="none" w:sz="0" w:space="0" w:color="auto"/>
              </w:divBdr>
            </w:div>
            <w:div w:id="81117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158">
      <w:marLeft w:val="0"/>
      <w:marRight w:val="0"/>
      <w:marTop w:val="0"/>
      <w:marBottom w:val="0"/>
      <w:divBdr>
        <w:top w:val="none" w:sz="0" w:space="0" w:color="auto"/>
        <w:left w:val="none" w:sz="0" w:space="0" w:color="auto"/>
        <w:bottom w:val="none" w:sz="0" w:space="0" w:color="auto"/>
        <w:right w:val="none" w:sz="0" w:space="0" w:color="auto"/>
      </w:divBdr>
      <w:divsChild>
        <w:div w:id="811170153">
          <w:marLeft w:val="0"/>
          <w:marRight w:val="0"/>
          <w:marTop w:val="0"/>
          <w:marBottom w:val="0"/>
          <w:divBdr>
            <w:top w:val="none" w:sz="0" w:space="0" w:color="auto"/>
            <w:left w:val="none" w:sz="0" w:space="0" w:color="auto"/>
            <w:bottom w:val="none" w:sz="0" w:space="0" w:color="auto"/>
            <w:right w:val="none" w:sz="0" w:space="0" w:color="auto"/>
          </w:divBdr>
          <w:divsChild>
            <w:div w:id="811170103">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114">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181">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2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11170163">
          <w:marLeft w:val="0"/>
          <w:marRight w:val="0"/>
          <w:marTop w:val="0"/>
          <w:marBottom w:val="0"/>
          <w:divBdr>
            <w:top w:val="none" w:sz="0" w:space="0" w:color="auto"/>
            <w:left w:val="none" w:sz="0" w:space="0" w:color="auto"/>
            <w:bottom w:val="none" w:sz="0" w:space="0" w:color="auto"/>
            <w:right w:val="none" w:sz="0" w:space="0" w:color="auto"/>
          </w:divBdr>
        </w:div>
      </w:divsChild>
    </w:div>
    <w:div w:id="811170165">
      <w:marLeft w:val="0"/>
      <w:marRight w:val="0"/>
      <w:marTop w:val="0"/>
      <w:marBottom w:val="0"/>
      <w:divBdr>
        <w:top w:val="none" w:sz="0" w:space="0" w:color="auto"/>
        <w:left w:val="none" w:sz="0" w:space="0" w:color="auto"/>
        <w:bottom w:val="none" w:sz="0" w:space="0" w:color="auto"/>
        <w:right w:val="none" w:sz="0" w:space="0" w:color="auto"/>
      </w:divBdr>
      <w:divsChild>
        <w:div w:id="811170116">
          <w:marLeft w:val="0"/>
          <w:marRight w:val="0"/>
          <w:marTop w:val="0"/>
          <w:marBottom w:val="0"/>
          <w:divBdr>
            <w:top w:val="none" w:sz="0" w:space="0" w:color="auto"/>
            <w:left w:val="none" w:sz="0" w:space="0" w:color="auto"/>
            <w:bottom w:val="none" w:sz="0" w:space="0" w:color="auto"/>
            <w:right w:val="none" w:sz="0" w:space="0" w:color="auto"/>
          </w:divBdr>
          <w:divsChild>
            <w:div w:id="811170046">
              <w:marLeft w:val="0"/>
              <w:marRight w:val="0"/>
              <w:marTop w:val="0"/>
              <w:marBottom w:val="0"/>
              <w:divBdr>
                <w:top w:val="none" w:sz="0" w:space="0" w:color="auto"/>
                <w:left w:val="none" w:sz="0" w:space="0" w:color="auto"/>
                <w:bottom w:val="none" w:sz="0" w:space="0" w:color="auto"/>
                <w:right w:val="none" w:sz="0" w:space="0" w:color="auto"/>
              </w:divBdr>
            </w:div>
            <w:div w:id="811170120">
              <w:marLeft w:val="0"/>
              <w:marRight w:val="0"/>
              <w:marTop w:val="0"/>
              <w:marBottom w:val="0"/>
              <w:divBdr>
                <w:top w:val="none" w:sz="0" w:space="0" w:color="auto"/>
                <w:left w:val="none" w:sz="0" w:space="0" w:color="auto"/>
                <w:bottom w:val="none" w:sz="0" w:space="0" w:color="auto"/>
                <w:right w:val="none" w:sz="0" w:space="0" w:color="auto"/>
              </w:divBdr>
            </w:div>
            <w:div w:id="811170227">
              <w:marLeft w:val="0"/>
              <w:marRight w:val="0"/>
              <w:marTop w:val="0"/>
              <w:marBottom w:val="0"/>
              <w:divBdr>
                <w:top w:val="none" w:sz="0" w:space="0" w:color="auto"/>
                <w:left w:val="none" w:sz="0" w:space="0" w:color="auto"/>
                <w:bottom w:val="none" w:sz="0" w:space="0" w:color="auto"/>
                <w:right w:val="none" w:sz="0" w:space="0" w:color="auto"/>
              </w:divBdr>
            </w:div>
            <w:div w:id="811170246">
              <w:marLeft w:val="0"/>
              <w:marRight w:val="0"/>
              <w:marTop w:val="0"/>
              <w:marBottom w:val="0"/>
              <w:divBdr>
                <w:top w:val="none" w:sz="0" w:space="0" w:color="auto"/>
                <w:left w:val="none" w:sz="0" w:space="0" w:color="auto"/>
                <w:bottom w:val="none" w:sz="0" w:space="0" w:color="auto"/>
                <w:right w:val="none" w:sz="0" w:space="0" w:color="auto"/>
              </w:divBdr>
            </w:div>
            <w:div w:id="81117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185">
      <w:marLeft w:val="0"/>
      <w:marRight w:val="0"/>
      <w:marTop w:val="0"/>
      <w:marBottom w:val="0"/>
      <w:divBdr>
        <w:top w:val="none" w:sz="0" w:space="0" w:color="auto"/>
        <w:left w:val="none" w:sz="0" w:space="0" w:color="auto"/>
        <w:bottom w:val="none" w:sz="0" w:space="0" w:color="auto"/>
        <w:right w:val="none" w:sz="0" w:space="0" w:color="auto"/>
      </w:divBdr>
    </w:div>
    <w:div w:id="811170187">
      <w:marLeft w:val="0"/>
      <w:marRight w:val="0"/>
      <w:marTop w:val="0"/>
      <w:marBottom w:val="0"/>
      <w:divBdr>
        <w:top w:val="none" w:sz="0" w:space="0" w:color="auto"/>
        <w:left w:val="none" w:sz="0" w:space="0" w:color="auto"/>
        <w:bottom w:val="none" w:sz="0" w:space="0" w:color="auto"/>
        <w:right w:val="none" w:sz="0" w:space="0" w:color="auto"/>
      </w:divBdr>
      <w:divsChild>
        <w:div w:id="811170067">
          <w:marLeft w:val="0"/>
          <w:marRight w:val="0"/>
          <w:marTop w:val="0"/>
          <w:marBottom w:val="0"/>
          <w:divBdr>
            <w:top w:val="none" w:sz="0" w:space="0" w:color="auto"/>
            <w:left w:val="none" w:sz="0" w:space="0" w:color="auto"/>
            <w:bottom w:val="none" w:sz="0" w:space="0" w:color="auto"/>
            <w:right w:val="none" w:sz="0" w:space="0" w:color="auto"/>
          </w:divBdr>
          <w:divsChild>
            <w:div w:id="811170058">
              <w:marLeft w:val="0"/>
              <w:marRight w:val="0"/>
              <w:marTop w:val="0"/>
              <w:marBottom w:val="0"/>
              <w:divBdr>
                <w:top w:val="none" w:sz="0" w:space="0" w:color="auto"/>
                <w:left w:val="none" w:sz="0" w:space="0" w:color="auto"/>
                <w:bottom w:val="none" w:sz="0" w:space="0" w:color="auto"/>
                <w:right w:val="none" w:sz="0" w:space="0" w:color="auto"/>
              </w:divBdr>
            </w:div>
            <w:div w:id="811170139">
              <w:marLeft w:val="0"/>
              <w:marRight w:val="0"/>
              <w:marTop w:val="0"/>
              <w:marBottom w:val="0"/>
              <w:divBdr>
                <w:top w:val="none" w:sz="0" w:space="0" w:color="auto"/>
                <w:left w:val="none" w:sz="0" w:space="0" w:color="auto"/>
                <w:bottom w:val="none" w:sz="0" w:space="0" w:color="auto"/>
                <w:right w:val="none" w:sz="0" w:space="0" w:color="auto"/>
              </w:divBdr>
            </w:div>
            <w:div w:id="81117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205">
      <w:marLeft w:val="0"/>
      <w:marRight w:val="0"/>
      <w:marTop w:val="0"/>
      <w:marBottom w:val="0"/>
      <w:divBdr>
        <w:top w:val="none" w:sz="0" w:space="0" w:color="auto"/>
        <w:left w:val="none" w:sz="0" w:space="0" w:color="auto"/>
        <w:bottom w:val="none" w:sz="0" w:space="0" w:color="auto"/>
        <w:right w:val="none" w:sz="0" w:space="0" w:color="auto"/>
      </w:divBdr>
    </w:div>
    <w:div w:id="811170210">
      <w:marLeft w:val="0"/>
      <w:marRight w:val="0"/>
      <w:marTop w:val="0"/>
      <w:marBottom w:val="0"/>
      <w:divBdr>
        <w:top w:val="none" w:sz="0" w:space="0" w:color="auto"/>
        <w:left w:val="none" w:sz="0" w:space="0" w:color="auto"/>
        <w:bottom w:val="none" w:sz="0" w:space="0" w:color="auto"/>
        <w:right w:val="none" w:sz="0" w:space="0" w:color="auto"/>
      </w:divBdr>
      <w:divsChild>
        <w:div w:id="811170102">
          <w:marLeft w:val="0"/>
          <w:marRight w:val="0"/>
          <w:marTop w:val="0"/>
          <w:marBottom w:val="0"/>
          <w:divBdr>
            <w:top w:val="none" w:sz="0" w:space="0" w:color="auto"/>
            <w:left w:val="none" w:sz="0" w:space="0" w:color="auto"/>
            <w:bottom w:val="none" w:sz="0" w:space="0" w:color="auto"/>
            <w:right w:val="none" w:sz="0" w:space="0" w:color="auto"/>
          </w:divBdr>
          <w:divsChild>
            <w:div w:id="811170051">
              <w:marLeft w:val="0"/>
              <w:marRight w:val="0"/>
              <w:marTop w:val="0"/>
              <w:marBottom w:val="0"/>
              <w:divBdr>
                <w:top w:val="none" w:sz="0" w:space="0" w:color="auto"/>
                <w:left w:val="none" w:sz="0" w:space="0" w:color="auto"/>
                <w:bottom w:val="none" w:sz="0" w:space="0" w:color="auto"/>
                <w:right w:val="none" w:sz="0" w:space="0" w:color="auto"/>
              </w:divBdr>
            </w:div>
            <w:div w:id="811170071">
              <w:marLeft w:val="0"/>
              <w:marRight w:val="0"/>
              <w:marTop w:val="0"/>
              <w:marBottom w:val="0"/>
              <w:divBdr>
                <w:top w:val="none" w:sz="0" w:space="0" w:color="auto"/>
                <w:left w:val="none" w:sz="0" w:space="0" w:color="auto"/>
                <w:bottom w:val="none" w:sz="0" w:space="0" w:color="auto"/>
                <w:right w:val="none" w:sz="0" w:space="0" w:color="auto"/>
              </w:divBdr>
            </w:div>
            <w:div w:id="811170203">
              <w:marLeft w:val="0"/>
              <w:marRight w:val="0"/>
              <w:marTop w:val="0"/>
              <w:marBottom w:val="0"/>
              <w:divBdr>
                <w:top w:val="none" w:sz="0" w:space="0" w:color="auto"/>
                <w:left w:val="none" w:sz="0" w:space="0" w:color="auto"/>
                <w:bottom w:val="none" w:sz="0" w:space="0" w:color="auto"/>
                <w:right w:val="none" w:sz="0" w:space="0" w:color="auto"/>
              </w:divBdr>
            </w:div>
            <w:div w:id="8111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221">
      <w:marLeft w:val="0"/>
      <w:marRight w:val="0"/>
      <w:marTop w:val="0"/>
      <w:marBottom w:val="0"/>
      <w:divBdr>
        <w:top w:val="none" w:sz="0" w:space="0" w:color="auto"/>
        <w:left w:val="none" w:sz="0" w:space="0" w:color="auto"/>
        <w:bottom w:val="none" w:sz="0" w:space="0" w:color="auto"/>
        <w:right w:val="none" w:sz="0" w:space="0" w:color="auto"/>
      </w:divBdr>
    </w:div>
    <w:div w:id="811170223">
      <w:marLeft w:val="0"/>
      <w:marRight w:val="0"/>
      <w:marTop w:val="0"/>
      <w:marBottom w:val="0"/>
      <w:divBdr>
        <w:top w:val="none" w:sz="0" w:space="0" w:color="auto"/>
        <w:left w:val="none" w:sz="0" w:space="0" w:color="auto"/>
        <w:bottom w:val="none" w:sz="0" w:space="0" w:color="auto"/>
        <w:right w:val="none" w:sz="0" w:space="0" w:color="auto"/>
      </w:divBdr>
    </w:div>
    <w:div w:id="811170224">
      <w:marLeft w:val="0"/>
      <w:marRight w:val="0"/>
      <w:marTop w:val="0"/>
      <w:marBottom w:val="0"/>
      <w:divBdr>
        <w:top w:val="none" w:sz="0" w:space="0" w:color="auto"/>
        <w:left w:val="none" w:sz="0" w:space="0" w:color="auto"/>
        <w:bottom w:val="none" w:sz="0" w:space="0" w:color="auto"/>
        <w:right w:val="none" w:sz="0" w:space="0" w:color="auto"/>
      </w:divBdr>
      <w:divsChild>
        <w:div w:id="811170089">
          <w:marLeft w:val="0"/>
          <w:marRight w:val="0"/>
          <w:marTop w:val="0"/>
          <w:marBottom w:val="0"/>
          <w:divBdr>
            <w:top w:val="none" w:sz="0" w:space="0" w:color="auto"/>
            <w:left w:val="none" w:sz="0" w:space="0" w:color="auto"/>
            <w:bottom w:val="none" w:sz="0" w:space="0" w:color="auto"/>
            <w:right w:val="none" w:sz="0" w:space="0" w:color="auto"/>
          </w:divBdr>
          <w:divsChild>
            <w:div w:id="811170034">
              <w:marLeft w:val="0"/>
              <w:marRight w:val="0"/>
              <w:marTop w:val="0"/>
              <w:marBottom w:val="0"/>
              <w:divBdr>
                <w:top w:val="none" w:sz="0" w:space="0" w:color="auto"/>
                <w:left w:val="none" w:sz="0" w:space="0" w:color="auto"/>
                <w:bottom w:val="none" w:sz="0" w:space="0" w:color="auto"/>
                <w:right w:val="none" w:sz="0" w:space="0" w:color="auto"/>
              </w:divBdr>
            </w:div>
            <w:div w:id="811170036">
              <w:marLeft w:val="0"/>
              <w:marRight w:val="0"/>
              <w:marTop w:val="0"/>
              <w:marBottom w:val="0"/>
              <w:divBdr>
                <w:top w:val="none" w:sz="0" w:space="0" w:color="auto"/>
                <w:left w:val="none" w:sz="0" w:space="0" w:color="auto"/>
                <w:bottom w:val="none" w:sz="0" w:space="0" w:color="auto"/>
                <w:right w:val="none" w:sz="0" w:space="0" w:color="auto"/>
              </w:divBdr>
            </w:div>
            <w:div w:id="811170047">
              <w:marLeft w:val="0"/>
              <w:marRight w:val="0"/>
              <w:marTop w:val="0"/>
              <w:marBottom w:val="0"/>
              <w:divBdr>
                <w:top w:val="none" w:sz="0" w:space="0" w:color="auto"/>
                <w:left w:val="none" w:sz="0" w:space="0" w:color="auto"/>
                <w:bottom w:val="none" w:sz="0" w:space="0" w:color="auto"/>
                <w:right w:val="none" w:sz="0" w:space="0" w:color="auto"/>
              </w:divBdr>
            </w:div>
            <w:div w:id="811170066">
              <w:marLeft w:val="0"/>
              <w:marRight w:val="0"/>
              <w:marTop w:val="0"/>
              <w:marBottom w:val="0"/>
              <w:divBdr>
                <w:top w:val="none" w:sz="0" w:space="0" w:color="auto"/>
                <w:left w:val="none" w:sz="0" w:space="0" w:color="auto"/>
                <w:bottom w:val="none" w:sz="0" w:space="0" w:color="auto"/>
                <w:right w:val="none" w:sz="0" w:space="0" w:color="auto"/>
              </w:divBdr>
            </w:div>
            <w:div w:id="811170068">
              <w:marLeft w:val="0"/>
              <w:marRight w:val="0"/>
              <w:marTop w:val="0"/>
              <w:marBottom w:val="0"/>
              <w:divBdr>
                <w:top w:val="none" w:sz="0" w:space="0" w:color="auto"/>
                <w:left w:val="none" w:sz="0" w:space="0" w:color="auto"/>
                <w:bottom w:val="none" w:sz="0" w:space="0" w:color="auto"/>
                <w:right w:val="none" w:sz="0" w:space="0" w:color="auto"/>
              </w:divBdr>
            </w:div>
            <w:div w:id="811170119">
              <w:marLeft w:val="0"/>
              <w:marRight w:val="0"/>
              <w:marTop w:val="0"/>
              <w:marBottom w:val="0"/>
              <w:divBdr>
                <w:top w:val="none" w:sz="0" w:space="0" w:color="auto"/>
                <w:left w:val="none" w:sz="0" w:space="0" w:color="auto"/>
                <w:bottom w:val="none" w:sz="0" w:space="0" w:color="auto"/>
                <w:right w:val="none" w:sz="0" w:space="0" w:color="auto"/>
              </w:divBdr>
            </w:div>
            <w:div w:id="811170121">
              <w:marLeft w:val="0"/>
              <w:marRight w:val="0"/>
              <w:marTop w:val="0"/>
              <w:marBottom w:val="0"/>
              <w:divBdr>
                <w:top w:val="none" w:sz="0" w:space="0" w:color="auto"/>
                <w:left w:val="none" w:sz="0" w:space="0" w:color="auto"/>
                <w:bottom w:val="none" w:sz="0" w:space="0" w:color="auto"/>
                <w:right w:val="none" w:sz="0" w:space="0" w:color="auto"/>
              </w:divBdr>
            </w:div>
            <w:div w:id="811170132">
              <w:marLeft w:val="0"/>
              <w:marRight w:val="0"/>
              <w:marTop w:val="0"/>
              <w:marBottom w:val="0"/>
              <w:divBdr>
                <w:top w:val="none" w:sz="0" w:space="0" w:color="auto"/>
                <w:left w:val="none" w:sz="0" w:space="0" w:color="auto"/>
                <w:bottom w:val="none" w:sz="0" w:space="0" w:color="auto"/>
                <w:right w:val="none" w:sz="0" w:space="0" w:color="auto"/>
              </w:divBdr>
            </w:div>
            <w:div w:id="811170140">
              <w:marLeft w:val="0"/>
              <w:marRight w:val="0"/>
              <w:marTop w:val="0"/>
              <w:marBottom w:val="0"/>
              <w:divBdr>
                <w:top w:val="none" w:sz="0" w:space="0" w:color="auto"/>
                <w:left w:val="none" w:sz="0" w:space="0" w:color="auto"/>
                <w:bottom w:val="none" w:sz="0" w:space="0" w:color="auto"/>
                <w:right w:val="none" w:sz="0" w:space="0" w:color="auto"/>
              </w:divBdr>
            </w:div>
            <w:div w:id="811170146">
              <w:marLeft w:val="0"/>
              <w:marRight w:val="0"/>
              <w:marTop w:val="0"/>
              <w:marBottom w:val="0"/>
              <w:divBdr>
                <w:top w:val="none" w:sz="0" w:space="0" w:color="auto"/>
                <w:left w:val="none" w:sz="0" w:space="0" w:color="auto"/>
                <w:bottom w:val="none" w:sz="0" w:space="0" w:color="auto"/>
                <w:right w:val="none" w:sz="0" w:space="0" w:color="auto"/>
              </w:divBdr>
            </w:div>
            <w:div w:id="811170166">
              <w:marLeft w:val="0"/>
              <w:marRight w:val="0"/>
              <w:marTop w:val="0"/>
              <w:marBottom w:val="0"/>
              <w:divBdr>
                <w:top w:val="none" w:sz="0" w:space="0" w:color="auto"/>
                <w:left w:val="none" w:sz="0" w:space="0" w:color="auto"/>
                <w:bottom w:val="none" w:sz="0" w:space="0" w:color="auto"/>
                <w:right w:val="none" w:sz="0" w:space="0" w:color="auto"/>
              </w:divBdr>
            </w:div>
            <w:div w:id="811170167">
              <w:marLeft w:val="0"/>
              <w:marRight w:val="0"/>
              <w:marTop w:val="0"/>
              <w:marBottom w:val="0"/>
              <w:divBdr>
                <w:top w:val="none" w:sz="0" w:space="0" w:color="auto"/>
                <w:left w:val="none" w:sz="0" w:space="0" w:color="auto"/>
                <w:bottom w:val="none" w:sz="0" w:space="0" w:color="auto"/>
                <w:right w:val="none" w:sz="0" w:space="0" w:color="auto"/>
              </w:divBdr>
            </w:div>
            <w:div w:id="811170173">
              <w:marLeft w:val="0"/>
              <w:marRight w:val="0"/>
              <w:marTop w:val="0"/>
              <w:marBottom w:val="0"/>
              <w:divBdr>
                <w:top w:val="none" w:sz="0" w:space="0" w:color="auto"/>
                <w:left w:val="none" w:sz="0" w:space="0" w:color="auto"/>
                <w:bottom w:val="none" w:sz="0" w:space="0" w:color="auto"/>
                <w:right w:val="none" w:sz="0" w:space="0" w:color="auto"/>
              </w:divBdr>
            </w:div>
            <w:div w:id="811170194">
              <w:marLeft w:val="0"/>
              <w:marRight w:val="0"/>
              <w:marTop w:val="0"/>
              <w:marBottom w:val="0"/>
              <w:divBdr>
                <w:top w:val="none" w:sz="0" w:space="0" w:color="auto"/>
                <w:left w:val="none" w:sz="0" w:space="0" w:color="auto"/>
                <w:bottom w:val="none" w:sz="0" w:space="0" w:color="auto"/>
                <w:right w:val="none" w:sz="0" w:space="0" w:color="auto"/>
              </w:divBdr>
            </w:div>
            <w:div w:id="811170199">
              <w:marLeft w:val="0"/>
              <w:marRight w:val="0"/>
              <w:marTop w:val="0"/>
              <w:marBottom w:val="0"/>
              <w:divBdr>
                <w:top w:val="none" w:sz="0" w:space="0" w:color="auto"/>
                <w:left w:val="none" w:sz="0" w:space="0" w:color="auto"/>
                <w:bottom w:val="none" w:sz="0" w:space="0" w:color="auto"/>
                <w:right w:val="none" w:sz="0" w:space="0" w:color="auto"/>
              </w:divBdr>
            </w:div>
            <w:div w:id="811170202">
              <w:marLeft w:val="0"/>
              <w:marRight w:val="0"/>
              <w:marTop w:val="0"/>
              <w:marBottom w:val="0"/>
              <w:divBdr>
                <w:top w:val="none" w:sz="0" w:space="0" w:color="auto"/>
                <w:left w:val="none" w:sz="0" w:space="0" w:color="auto"/>
                <w:bottom w:val="none" w:sz="0" w:space="0" w:color="auto"/>
                <w:right w:val="none" w:sz="0" w:space="0" w:color="auto"/>
              </w:divBdr>
            </w:div>
            <w:div w:id="811170219">
              <w:marLeft w:val="0"/>
              <w:marRight w:val="0"/>
              <w:marTop w:val="0"/>
              <w:marBottom w:val="0"/>
              <w:divBdr>
                <w:top w:val="none" w:sz="0" w:space="0" w:color="auto"/>
                <w:left w:val="none" w:sz="0" w:space="0" w:color="auto"/>
                <w:bottom w:val="none" w:sz="0" w:space="0" w:color="auto"/>
                <w:right w:val="none" w:sz="0" w:space="0" w:color="auto"/>
              </w:divBdr>
            </w:div>
            <w:div w:id="811170220">
              <w:marLeft w:val="0"/>
              <w:marRight w:val="0"/>
              <w:marTop w:val="0"/>
              <w:marBottom w:val="0"/>
              <w:divBdr>
                <w:top w:val="none" w:sz="0" w:space="0" w:color="auto"/>
                <w:left w:val="none" w:sz="0" w:space="0" w:color="auto"/>
                <w:bottom w:val="none" w:sz="0" w:space="0" w:color="auto"/>
                <w:right w:val="none" w:sz="0" w:space="0" w:color="auto"/>
              </w:divBdr>
            </w:div>
            <w:div w:id="811170249">
              <w:marLeft w:val="0"/>
              <w:marRight w:val="0"/>
              <w:marTop w:val="0"/>
              <w:marBottom w:val="0"/>
              <w:divBdr>
                <w:top w:val="none" w:sz="0" w:space="0" w:color="auto"/>
                <w:left w:val="none" w:sz="0" w:space="0" w:color="auto"/>
                <w:bottom w:val="none" w:sz="0" w:space="0" w:color="auto"/>
                <w:right w:val="none" w:sz="0" w:space="0" w:color="auto"/>
              </w:divBdr>
            </w:div>
            <w:div w:id="81117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234">
      <w:marLeft w:val="0"/>
      <w:marRight w:val="0"/>
      <w:marTop w:val="0"/>
      <w:marBottom w:val="0"/>
      <w:divBdr>
        <w:top w:val="none" w:sz="0" w:space="0" w:color="auto"/>
        <w:left w:val="none" w:sz="0" w:space="0" w:color="auto"/>
        <w:bottom w:val="none" w:sz="0" w:space="0" w:color="auto"/>
        <w:right w:val="none" w:sz="0" w:space="0" w:color="auto"/>
      </w:divBdr>
      <w:divsChild>
        <w:div w:id="811170212">
          <w:marLeft w:val="0"/>
          <w:marRight w:val="0"/>
          <w:marTop w:val="0"/>
          <w:marBottom w:val="0"/>
          <w:divBdr>
            <w:top w:val="none" w:sz="0" w:space="0" w:color="auto"/>
            <w:left w:val="none" w:sz="0" w:space="0" w:color="auto"/>
            <w:bottom w:val="none" w:sz="0" w:space="0" w:color="auto"/>
            <w:right w:val="none" w:sz="0" w:space="0" w:color="auto"/>
          </w:divBdr>
          <w:divsChild>
            <w:div w:id="811170057">
              <w:marLeft w:val="0"/>
              <w:marRight w:val="0"/>
              <w:marTop w:val="0"/>
              <w:marBottom w:val="0"/>
              <w:divBdr>
                <w:top w:val="none" w:sz="0" w:space="0" w:color="auto"/>
                <w:left w:val="none" w:sz="0" w:space="0" w:color="auto"/>
                <w:bottom w:val="none" w:sz="0" w:space="0" w:color="auto"/>
                <w:right w:val="none" w:sz="0" w:space="0" w:color="auto"/>
              </w:divBdr>
            </w:div>
            <w:div w:id="811170134">
              <w:marLeft w:val="0"/>
              <w:marRight w:val="0"/>
              <w:marTop w:val="0"/>
              <w:marBottom w:val="0"/>
              <w:divBdr>
                <w:top w:val="none" w:sz="0" w:space="0" w:color="auto"/>
                <w:left w:val="none" w:sz="0" w:space="0" w:color="auto"/>
                <w:bottom w:val="none" w:sz="0" w:space="0" w:color="auto"/>
                <w:right w:val="none" w:sz="0" w:space="0" w:color="auto"/>
              </w:divBdr>
            </w:div>
            <w:div w:id="811170159">
              <w:marLeft w:val="0"/>
              <w:marRight w:val="0"/>
              <w:marTop w:val="0"/>
              <w:marBottom w:val="0"/>
              <w:divBdr>
                <w:top w:val="none" w:sz="0" w:space="0" w:color="auto"/>
                <w:left w:val="none" w:sz="0" w:space="0" w:color="auto"/>
                <w:bottom w:val="none" w:sz="0" w:space="0" w:color="auto"/>
                <w:right w:val="none" w:sz="0" w:space="0" w:color="auto"/>
              </w:divBdr>
            </w:div>
            <w:div w:id="811170168">
              <w:marLeft w:val="0"/>
              <w:marRight w:val="0"/>
              <w:marTop w:val="0"/>
              <w:marBottom w:val="0"/>
              <w:divBdr>
                <w:top w:val="none" w:sz="0" w:space="0" w:color="auto"/>
                <w:left w:val="none" w:sz="0" w:space="0" w:color="auto"/>
                <w:bottom w:val="none" w:sz="0" w:space="0" w:color="auto"/>
                <w:right w:val="none" w:sz="0" w:space="0" w:color="auto"/>
              </w:divBdr>
            </w:div>
            <w:div w:id="81117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236">
      <w:marLeft w:val="0"/>
      <w:marRight w:val="0"/>
      <w:marTop w:val="0"/>
      <w:marBottom w:val="0"/>
      <w:divBdr>
        <w:top w:val="none" w:sz="0" w:space="0" w:color="auto"/>
        <w:left w:val="none" w:sz="0" w:space="0" w:color="auto"/>
        <w:bottom w:val="none" w:sz="0" w:space="0" w:color="auto"/>
        <w:right w:val="none" w:sz="0" w:space="0" w:color="auto"/>
      </w:divBdr>
      <w:divsChild>
        <w:div w:id="811170186">
          <w:marLeft w:val="0"/>
          <w:marRight w:val="0"/>
          <w:marTop w:val="0"/>
          <w:marBottom w:val="0"/>
          <w:divBdr>
            <w:top w:val="none" w:sz="0" w:space="0" w:color="auto"/>
            <w:left w:val="none" w:sz="0" w:space="0" w:color="auto"/>
            <w:bottom w:val="none" w:sz="0" w:space="0" w:color="auto"/>
            <w:right w:val="none" w:sz="0" w:space="0" w:color="auto"/>
          </w:divBdr>
          <w:divsChild>
            <w:div w:id="811170038">
              <w:marLeft w:val="0"/>
              <w:marRight w:val="0"/>
              <w:marTop w:val="0"/>
              <w:marBottom w:val="0"/>
              <w:divBdr>
                <w:top w:val="none" w:sz="0" w:space="0" w:color="auto"/>
                <w:left w:val="none" w:sz="0" w:space="0" w:color="auto"/>
                <w:bottom w:val="none" w:sz="0" w:space="0" w:color="auto"/>
                <w:right w:val="none" w:sz="0" w:space="0" w:color="auto"/>
              </w:divBdr>
            </w:div>
            <w:div w:id="811170178">
              <w:marLeft w:val="0"/>
              <w:marRight w:val="0"/>
              <w:marTop w:val="0"/>
              <w:marBottom w:val="0"/>
              <w:divBdr>
                <w:top w:val="none" w:sz="0" w:space="0" w:color="auto"/>
                <w:left w:val="none" w:sz="0" w:space="0" w:color="auto"/>
                <w:bottom w:val="none" w:sz="0" w:space="0" w:color="auto"/>
                <w:right w:val="none" w:sz="0" w:space="0" w:color="auto"/>
              </w:divBdr>
            </w:div>
            <w:div w:id="81117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240">
      <w:marLeft w:val="0"/>
      <w:marRight w:val="0"/>
      <w:marTop w:val="0"/>
      <w:marBottom w:val="0"/>
      <w:divBdr>
        <w:top w:val="none" w:sz="0" w:space="0" w:color="auto"/>
        <w:left w:val="none" w:sz="0" w:space="0" w:color="auto"/>
        <w:bottom w:val="none" w:sz="0" w:space="0" w:color="auto"/>
        <w:right w:val="none" w:sz="0" w:space="0" w:color="auto"/>
      </w:divBdr>
      <w:divsChild>
        <w:div w:id="811170222">
          <w:marLeft w:val="0"/>
          <w:marRight w:val="0"/>
          <w:marTop w:val="0"/>
          <w:marBottom w:val="0"/>
          <w:divBdr>
            <w:top w:val="none" w:sz="0" w:space="0" w:color="auto"/>
            <w:left w:val="none" w:sz="0" w:space="0" w:color="auto"/>
            <w:bottom w:val="none" w:sz="0" w:space="0" w:color="auto"/>
            <w:right w:val="none" w:sz="0" w:space="0" w:color="auto"/>
          </w:divBdr>
          <w:divsChild>
            <w:div w:id="811170060">
              <w:marLeft w:val="0"/>
              <w:marRight w:val="0"/>
              <w:marTop w:val="0"/>
              <w:marBottom w:val="0"/>
              <w:divBdr>
                <w:top w:val="none" w:sz="0" w:space="0" w:color="auto"/>
                <w:left w:val="none" w:sz="0" w:space="0" w:color="auto"/>
                <w:bottom w:val="none" w:sz="0" w:space="0" w:color="auto"/>
                <w:right w:val="none" w:sz="0" w:space="0" w:color="auto"/>
              </w:divBdr>
            </w:div>
            <w:div w:id="811170084">
              <w:marLeft w:val="0"/>
              <w:marRight w:val="0"/>
              <w:marTop w:val="0"/>
              <w:marBottom w:val="0"/>
              <w:divBdr>
                <w:top w:val="none" w:sz="0" w:space="0" w:color="auto"/>
                <w:left w:val="none" w:sz="0" w:space="0" w:color="auto"/>
                <w:bottom w:val="none" w:sz="0" w:space="0" w:color="auto"/>
                <w:right w:val="none" w:sz="0" w:space="0" w:color="auto"/>
              </w:divBdr>
            </w:div>
            <w:div w:id="811170101">
              <w:marLeft w:val="0"/>
              <w:marRight w:val="0"/>
              <w:marTop w:val="0"/>
              <w:marBottom w:val="0"/>
              <w:divBdr>
                <w:top w:val="none" w:sz="0" w:space="0" w:color="auto"/>
                <w:left w:val="none" w:sz="0" w:space="0" w:color="auto"/>
                <w:bottom w:val="none" w:sz="0" w:space="0" w:color="auto"/>
                <w:right w:val="none" w:sz="0" w:space="0" w:color="auto"/>
              </w:divBdr>
            </w:div>
            <w:div w:id="811170107">
              <w:marLeft w:val="0"/>
              <w:marRight w:val="0"/>
              <w:marTop w:val="0"/>
              <w:marBottom w:val="0"/>
              <w:divBdr>
                <w:top w:val="none" w:sz="0" w:space="0" w:color="auto"/>
                <w:left w:val="none" w:sz="0" w:space="0" w:color="auto"/>
                <w:bottom w:val="none" w:sz="0" w:space="0" w:color="auto"/>
                <w:right w:val="none" w:sz="0" w:space="0" w:color="auto"/>
              </w:divBdr>
            </w:div>
            <w:div w:id="811170118">
              <w:marLeft w:val="0"/>
              <w:marRight w:val="0"/>
              <w:marTop w:val="0"/>
              <w:marBottom w:val="0"/>
              <w:divBdr>
                <w:top w:val="none" w:sz="0" w:space="0" w:color="auto"/>
                <w:left w:val="none" w:sz="0" w:space="0" w:color="auto"/>
                <w:bottom w:val="none" w:sz="0" w:space="0" w:color="auto"/>
                <w:right w:val="none" w:sz="0" w:space="0" w:color="auto"/>
              </w:divBdr>
            </w:div>
            <w:div w:id="811170131">
              <w:marLeft w:val="0"/>
              <w:marRight w:val="0"/>
              <w:marTop w:val="0"/>
              <w:marBottom w:val="0"/>
              <w:divBdr>
                <w:top w:val="none" w:sz="0" w:space="0" w:color="auto"/>
                <w:left w:val="none" w:sz="0" w:space="0" w:color="auto"/>
                <w:bottom w:val="none" w:sz="0" w:space="0" w:color="auto"/>
                <w:right w:val="none" w:sz="0" w:space="0" w:color="auto"/>
              </w:divBdr>
            </w:div>
            <w:div w:id="811170155">
              <w:marLeft w:val="0"/>
              <w:marRight w:val="0"/>
              <w:marTop w:val="0"/>
              <w:marBottom w:val="0"/>
              <w:divBdr>
                <w:top w:val="none" w:sz="0" w:space="0" w:color="auto"/>
                <w:left w:val="none" w:sz="0" w:space="0" w:color="auto"/>
                <w:bottom w:val="none" w:sz="0" w:space="0" w:color="auto"/>
                <w:right w:val="none" w:sz="0" w:space="0" w:color="auto"/>
              </w:divBdr>
            </w:div>
            <w:div w:id="811170191">
              <w:marLeft w:val="0"/>
              <w:marRight w:val="0"/>
              <w:marTop w:val="0"/>
              <w:marBottom w:val="0"/>
              <w:divBdr>
                <w:top w:val="none" w:sz="0" w:space="0" w:color="auto"/>
                <w:left w:val="none" w:sz="0" w:space="0" w:color="auto"/>
                <w:bottom w:val="none" w:sz="0" w:space="0" w:color="auto"/>
                <w:right w:val="none" w:sz="0" w:space="0" w:color="auto"/>
              </w:divBdr>
            </w:div>
            <w:div w:id="811170196">
              <w:marLeft w:val="0"/>
              <w:marRight w:val="0"/>
              <w:marTop w:val="0"/>
              <w:marBottom w:val="0"/>
              <w:divBdr>
                <w:top w:val="none" w:sz="0" w:space="0" w:color="auto"/>
                <w:left w:val="none" w:sz="0" w:space="0" w:color="auto"/>
                <w:bottom w:val="none" w:sz="0" w:space="0" w:color="auto"/>
                <w:right w:val="none" w:sz="0" w:space="0" w:color="auto"/>
              </w:divBdr>
            </w:div>
            <w:div w:id="811170242">
              <w:marLeft w:val="0"/>
              <w:marRight w:val="0"/>
              <w:marTop w:val="0"/>
              <w:marBottom w:val="0"/>
              <w:divBdr>
                <w:top w:val="none" w:sz="0" w:space="0" w:color="auto"/>
                <w:left w:val="none" w:sz="0" w:space="0" w:color="auto"/>
                <w:bottom w:val="none" w:sz="0" w:space="0" w:color="auto"/>
                <w:right w:val="none" w:sz="0" w:space="0" w:color="auto"/>
              </w:divBdr>
            </w:div>
            <w:div w:id="811170243">
              <w:marLeft w:val="0"/>
              <w:marRight w:val="0"/>
              <w:marTop w:val="0"/>
              <w:marBottom w:val="0"/>
              <w:divBdr>
                <w:top w:val="none" w:sz="0" w:space="0" w:color="auto"/>
                <w:left w:val="none" w:sz="0" w:space="0" w:color="auto"/>
                <w:bottom w:val="none" w:sz="0" w:space="0" w:color="auto"/>
                <w:right w:val="none" w:sz="0" w:space="0" w:color="auto"/>
              </w:divBdr>
            </w:div>
            <w:div w:id="811170247">
              <w:marLeft w:val="0"/>
              <w:marRight w:val="0"/>
              <w:marTop w:val="0"/>
              <w:marBottom w:val="0"/>
              <w:divBdr>
                <w:top w:val="none" w:sz="0" w:space="0" w:color="auto"/>
                <w:left w:val="none" w:sz="0" w:space="0" w:color="auto"/>
                <w:bottom w:val="none" w:sz="0" w:space="0" w:color="auto"/>
                <w:right w:val="none" w:sz="0" w:space="0" w:color="auto"/>
              </w:divBdr>
            </w:div>
            <w:div w:id="811170258">
              <w:marLeft w:val="0"/>
              <w:marRight w:val="0"/>
              <w:marTop w:val="0"/>
              <w:marBottom w:val="0"/>
              <w:divBdr>
                <w:top w:val="none" w:sz="0" w:space="0" w:color="auto"/>
                <w:left w:val="none" w:sz="0" w:space="0" w:color="auto"/>
                <w:bottom w:val="none" w:sz="0" w:space="0" w:color="auto"/>
                <w:right w:val="none" w:sz="0" w:space="0" w:color="auto"/>
              </w:divBdr>
            </w:div>
            <w:div w:id="81117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254">
      <w:marLeft w:val="0"/>
      <w:marRight w:val="0"/>
      <w:marTop w:val="0"/>
      <w:marBottom w:val="0"/>
      <w:divBdr>
        <w:top w:val="none" w:sz="0" w:space="0" w:color="auto"/>
        <w:left w:val="none" w:sz="0" w:space="0" w:color="auto"/>
        <w:bottom w:val="none" w:sz="0" w:space="0" w:color="auto"/>
        <w:right w:val="none" w:sz="0" w:space="0" w:color="auto"/>
      </w:divBdr>
      <w:divsChild>
        <w:div w:id="811170063">
          <w:marLeft w:val="0"/>
          <w:marRight w:val="0"/>
          <w:marTop w:val="0"/>
          <w:marBottom w:val="0"/>
          <w:divBdr>
            <w:top w:val="none" w:sz="0" w:space="0" w:color="auto"/>
            <w:left w:val="none" w:sz="0" w:space="0" w:color="auto"/>
            <w:bottom w:val="none" w:sz="0" w:space="0" w:color="auto"/>
            <w:right w:val="none" w:sz="0" w:space="0" w:color="auto"/>
          </w:divBdr>
        </w:div>
        <w:div w:id="811170112">
          <w:marLeft w:val="0"/>
          <w:marRight w:val="0"/>
          <w:marTop w:val="0"/>
          <w:marBottom w:val="0"/>
          <w:divBdr>
            <w:top w:val="none" w:sz="0" w:space="0" w:color="auto"/>
            <w:left w:val="none" w:sz="0" w:space="0" w:color="auto"/>
            <w:bottom w:val="none" w:sz="0" w:space="0" w:color="auto"/>
            <w:right w:val="none" w:sz="0" w:space="0" w:color="auto"/>
          </w:divBdr>
          <w:divsChild>
            <w:div w:id="811170065">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094">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156">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1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11170256">
      <w:marLeft w:val="0"/>
      <w:marRight w:val="0"/>
      <w:marTop w:val="0"/>
      <w:marBottom w:val="0"/>
      <w:divBdr>
        <w:top w:val="none" w:sz="0" w:space="0" w:color="auto"/>
        <w:left w:val="none" w:sz="0" w:space="0" w:color="auto"/>
        <w:bottom w:val="none" w:sz="0" w:space="0" w:color="auto"/>
        <w:right w:val="none" w:sz="0" w:space="0" w:color="auto"/>
      </w:divBdr>
      <w:divsChild>
        <w:div w:id="811170149">
          <w:marLeft w:val="0"/>
          <w:marRight w:val="0"/>
          <w:marTop w:val="0"/>
          <w:marBottom w:val="0"/>
          <w:divBdr>
            <w:top w:val="none" w:sz="0" w:space="0" w:color="auto"/>
            <w:left w:val="none" w:sz="0" w:space="0" w:color="auto"/>
            <w:bottom w:val="none" w:sz="0" w:space="0" w:color="auto"/>
            <w:right w:val="none" w:sz="0" w:space="0" w:color="auto"/>
          </w:divBdr>
          <w:divsChild>
            <w:div w:id="81117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266">
      <w:marLeft w:val="0"/>
      <w:marRight w:val="0"/>
      <w:marTop w:val="0"/>
      <w:marBottom w:val="0"/>
      <w:divBdr>
        <w:top w:val="none" w:sz="0" w:space="0" w:color="auto"/>
        <w:left w:val="none" w:sz="0" w:space="0" w:color="auto"/>
        <w:bottom w:val="none" w:sz="0" w:space="0" w:color="auto"/>
        <w:right w:val="none" w:sz="0" w:space="0" w:color="auto"/>
      </w:divBdr>
      <w:divsChild>
        <w:div w:id="811170086">
          <w:marLeft w:val="0"/>
          <w:marRight w:val="0"/>
          <w:marTop w:val="0"/>
          <w:marBottom w:val="0"/>
          <w:divBdr>
            <w:top w:val="none" w:sz="0" w:space="0" w:color="auto"/>
            <w:left w:val="none" w:sz="0" w:space="0" w:color="auto"/>
            <w:bottom w:val="none" w:sz="0" w:space="0" w:color="auto"/>
            <w:right w:val="none" w:sz="0" w:space="0" w:color="auto"/>
          </w:divBdr>
          <w:divsChild>
            <w:div w:id="81117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021.html" TargetMode="External"/><Relationship Id="rId13" Type="http://schemas.openxmlformats.org/officeDocument/2006/relationships/hyperlink" Target="http://www.iprbookshop.ru/56021.html" TargetMode="External"/><Relationship Id="rId18"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www.iprbookshop.ru/102277.html" TargetMode="External"/><Relationship Id="rId12" Type="http://schemas.openxmlformats.org/officeDocument/2006/relationships/hyperlink" Target="http://www.iprbookshop.ru/102277.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s://www.iprbookshop.ru/21398.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2795.html" TargetMode="External"/><Relationship Id="rId11" Type="http://schemas.openxmlformats.org/officeDocument/2006/relationships/hyperlink" Target="http://www.iprbookshop.ru/32795.html" TargetMode="External"/><Relationship Id="rId5" Type="http://schemas.openxmlformats.org/officeDocument/2006/relationships/hyperlink" Target="http://www.iprbookshop.ru/30125.html" TargetMode="External"/><Relationship Id="rId15" Type="http://schemas.openxmlformats.org/officeDocument/2006/relationships/hyperlink" Target="https://www.iprbookshop.ru/8475.html" TargetMode="External"/><Relationship Id="rId10" Type="http://schemas.openxmlformats.org/officeDocument/2006/relationships/hyperlink" Target="http://www.iprbookshop.ru/30125.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22487.html" TargetMode="External"/><Relationship Id="rId14" Type="http://schemas.openxmlformats.org/officeDocument/2006/relationships/hyperlink" Target="http://www.iprbookshop.ru/224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638</TotalTime>
  <Pages>36</Pages>
  <Words>11811</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102</cp:revision>
  <dcterms:created xsi:type="dcterms:W3CDTF">2021-04-03T11:58:00Z</dcterms:created>
  <dcterms:modified xsi:type="dcterms:W3CDTF">2021-12-28T10:32:00Z</dcterms:modified>
</cp:coreProperties>
</file>